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A03FC" w14:textId="77777777" w:rsidR="00F53182" w:rsidRDefault="00F53182" w:rsidP="00F5318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73CADC3" w14:textId="77777777" w:rsidR="00451BED" w:rsidRDefault="00451BED" w:rsidP="000029B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DE2D74D" w14:textId="77777777" w:rsidR="0085747A" w:rsidRPr="00EF770C" w:rsidRDefault="0085747A" w:rsidP="000029B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F770C">
        <w:rPr>
          <w:rFonts w:ascii="Corbel" w:hAnsi="Corbel"/>
          <w:b/>
          <w:smallCaps/>
          <w:sz w:val="24"/>
          <w:szCs w:val="24"/>
        </w:rPr>
        <w:t>SYLABUS</w:t>
      </w:r>
    </w:p>
    <w:p w14:paraId="526A670F" w14:textId="53AAF44B" w:rsidR="0085747A" w:rsidRPr="00EF770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770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F770C">
        <w:rPr>
          <w:rFonts w:ascii="Corbel" w:hAnsi="Corbel"/>
          <w:b/>
          <w:smallCaps/>
          <w:sz w:val="24"/>
          <w:szCs w:val="24"/>
        </w:rPr>
        <w:t xml:space="preserve"> </w:t>
      </w:r>
      <w:r w:rsidR="00DA2BC8" w:rsidRPr="00EF770C">
        <w:rPr>
          <w:rFonts w:ascii="Corbel" w:hAnsi="Corbel"/>
          <w:b/>
          <w:smallCaps/>
          <w:sz w:val="24"/>
          <w:szCs w:val="24"/>
        </w:rPr>
        <w:t>202</w:t>
      </w:r>
      <w:r w:rsidR="00F53182">
        <w:rPr>
          <w:rFonts w:ascii="Corbel" w:hAnsi="Corbel"/>
          <w:b/>
          <w:smallCaps/>
          <w:sz w:val="24"/>
          <w:szCs w:val="24"/>
        </w:rPr>
        <w:t>6</w:t>
      </w:r>
      <w:r w:rsidR="0014212C">
        <w:rPr>
          <w:rFonts w:ascii="Corbel" w:hAnsi="Corbel"/>
          <w:b/>
          <w:smallCaps/>
          <w:sz w:val="24"/>
          <w:szCs w:val="24"/>
        </w:rPr>
        <w:t>-</w:t>
      </w:r>
      <w:r w:rsidR="00DA2BC8" w:rsidRPr="00EF770C">
        <w:rPr>
          <w:rFonts w:ascii="Corbel" w:hAnsi="Corbel"/>
          <w:b/>
          <w:smallCaps/>
          <w:sz w:val="24"/>
          <w:szCs w:val="24"/>
        </w:rPr>
        <w:t>20</w:t>
      </w:r>
      <w:r w:rsidR="004D19F0">
        <w:rPr>
          <w:rFonts w:ascii="Corbel" w:hAnsi="Corbel"/>
          <w:b/>
          <w:smallCaps/>
          <w:sz w:val="24"/>
          <w:szCs w:val="24"/>
        </w:rPr>
        <w:t>3</w:t>
      </w:r>
      <w:r w:rsidR="00F53182">
        <w:rPr>
          <w:rFonts w:ascii="Corbel" w:hAnsi="Corbel"/>
          <w:b/>
          <w:smallCaps/>
          <w:sz w:val="24"/>
          <w:szCs w:val="24"/>
        </w:rPr>
        <w:t>1</w:t>
      </w:r>
    </w:p>
    <w:p w14:paraId="57008C3B" w14:textId="3905B3A2" w:rsidR="00445970" w:rsidRPr="00EF770C" w:rsidRDefault="00445970" w:rsidP="000029B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Rok akademicki   </w:t>
      </w:r>
      <w:r w:rsidR="00DA2BC8" w:rsidRPr="00EF770C">
        <w:rPr>
          <w:rFonts w:ascii="Corbel" w:hAnsi="Corbel"/>
          <w:b/>
          <w:sz w:val="24"/>
          <w:szCs w:val="24"/>
        </w:rPr>
        <w:t>202</w:t>
      </w:r>
      <w:r w:rsidR="00F53182">
        <w:rPr>
          <w:rFonts w:ascii="Corbel" w:hAnsi="Corbel"/>
          <w:b/>
          <w:sz w:val="24"/>
          <w:szCs w:val="24"/>
        </w:rPr>
        <w:t>9</w:t>
      </w:r>
      <w:r w:rsidR="00DA2BC8" w:rsidRPr="00EF770C">
        <w:rPr>
          <w:rFonts w:ascii="Corbel" w:hAnsi="Corbel"/>
          <w:b/>
          <w:sz w:val="24"/>
          <w:szCs w:val="24"/>
        </w:rPr>
        <w:t>/20</w:t>
      </w:r>
      <w:r w:rsidR="00F53182">
        <w:rPr>
          <w:rFonts w:ascii="Corbel" w:hAnsi="Corbel"/>
          <w:b/>
          <w:sz w:val="24"/>
          <w:szCs w:val="24"/>
        </w:rPr>
        <w:t>30</w:t>
      </w:r>
    </w:p>
    <w:p w14:paraId="4B108ED9" w14:textId="77777777" w:rsidR="0085747A" w:rsidRPr="00EF7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44E562" w14:textId="77777777" w:rsidR="0085747A" w:rsidRPr="00EF770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770C">
        <w:rPr>
          <w:rFonts w:ascii="Corbel" w:hAnsi="Corbel"/>
          <w:szCs w:val="24"/>
        </w:rPr>
        <w:t xml:space="preserve">1. </w:t>
      </w:r>
      <w:r w:rsidR="0085747A" w:rsidRPr="00EF770C">
        <w:rPr>
          <w:rFonts w:ascii="Corbel" w:hAnsi="Corbel"/>
          <w:szCs w:val="24"/>
        </w:rPr>
        <w:t xml:space="preserve">Podstawowe </w:t>
      </w:r>
      <w:r w:rsidR="00445970" w:rsidRPr="00EF770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770C" w14:paraId="78A07998" w14:textId="77777777" w:rsidTr="00B819C8">
        <w:tc>
          <w:tcPr>
            <w:tcW w:w="2694" w:type="dxa"/>
            <w:vAlign w:val="center"/>
          </w:tcPr>
          <w:p w14:paraId="4F20D68A" w14:textId="77777777" w:rsidR="0085747A" w:rsidRPr="00EF770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D3423A" w14:textId="77777777" w:rsidR="0085747A" w:rsidRPr="00EF770C" w:rsidRDefault="000029BF" w:rsidP="006611F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m</w:t>
            </w:r>
            <w:r w:rsidR="00DA2BC8" w:rsidRPr="00EF770C">
              <w:rPr>
                <w:rFonts w:ascii="Corbel" w:hAnsi="Corbel"/>
                <w:sz w:val="24"/>
                <w:szCs w:val="24"/>
              </w:rPr>
              <w:t>etodyka zajęć rewalidacyjnych</w:t>
            </w:r>
          </w:p>
        </w:tc>
      </w:tr>
      <w:tr w:rsidR="000029BF" w:rsidRPr="00EF770C" w14:paraId="1F306D68" w14:textId="77777777" w:rsidTr="00B819C8">
        <w:tc>
          <w:tcPr>
            <w:tcW w:w="2694" w:type="dxa"/>
            <w:vAlign w:val="center"/>
          </w:tcPr>
          <w:p w14:paraId="3F65A3D8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94B7767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029BF" w:rsidRPr="00EF770C" w14:paraId="05EDD30D" w14:textId="77777777" w:rsidTr="00B819C8">
        <w:tc>
          <w:tcPr>
            <w:tcW w:w="2694" w:type="dxa"/>
            <w:vAlign w:val="center"/>
          </w:tcPr>
          <w:p w14:paraId="1FE1F118" w14:textId="77777777" w:rsidR="000029BF" w:rsidRPr="00EF770C" w:rsidRDefault="000029B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9EAF60B" w14:textId="77777777" w:rsidR="000029BF" w:rsidRPr="00EF770C" w:rsidRDefault="00902D96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2D9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029BF" w:rsidRPr="00EF770C" w14:paraId="4D96A395" w14:textId="77777777" w:rsidTr="00B819C8">
        <w:tc>
          <w:tcPr>
            <w:tcW w:w="2694" w:type="dxa"/>
            <w:vAlign w:val="center"/>
          </w:tcPr>
          <w:p w14:paraId="0FC63F0A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6D27A4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029BF" w:rsidRPr="00EF770C" w14:paraId="10CD7BE8" w14:textId="77777777" w:rsidTr="00B819C8">
        <w:tc>
          <w:tcPr>
            <w:tcW w:w="2694" w:type="dxa"/>
            <w:vAlign w:val="center"/>
          </w:tcPr>
          <w:p w14:paraId="270E5F46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D69D998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029BF" w:rsidRPr="00EF770C" w14:paraId="20501B9A" w14:textId="77777777" w:rsidTr="00B819C8">
        <w:tc>
          <w:tcPr>
            <w:tcW w:w="2694" w:type="dxa"/>
            <w:vAlign w:val="center"/>
          </w:tcPr>
          <w:p w14:paraId="3617251C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F774FF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029BF" w:rsidRPr="00EF770C" w14:paraId="52538EAA" w14:textId="77777777" w:rsidTr="00B819C8">
        <w:tc>
          <w:tcPr>
            <w:tcW w:w="2694" w:type="dxa"/>
            <w:vAlign w:val="center"/>
          </w:tcPr>
          <w:p w14:paraId="3C3FA8EE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1407EF6" w14:textId="77777777" w:rsidR="000029BF" w:rsidRPr="00EF770C" w:rsidRDefault="00265FDA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029BF" w:rsidRPr="00EF770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029BF" w:rsidRPr="00EF770C" w14:paraId="5AC414E1" w14:textId="77777777" w:rsidTr="00B819C8">
        <w:tc>
          <w:tcPr>
            <w:tcW w:w="2694" w:type="dxa"/>
            <w:vAlign w:val="center"/>
          </w:tcPr>
          <w:p w14:paraId="6A94EDCA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E735D02" w14:textId="77777777" w:rsidR="000029BF" w:rsidRPr="00EF770C" w:rsidRDefault="004D19F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029BF" w:rsidRPr="00EF770C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C77A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029BF" w:rsidRPr="00EF770C" w14:paraId="4867A04D" w14:textId="77777777" w:rsidTr="00B819C8">
        <w:tc>
          <w:tcPr>
            <w:tcW w:w="2694" w:type="dxa"/>
            <w:vAlign w:val="center"/>
          </w:tcPr>
          <w:p w14:paraId="2F61DF05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B59024" w14:textId="77777777" w:rsidR="000029BF" w:rsidRPr="00EF770C" w:rsidRDefault="000029BF" w:rsidP="00002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0029BF" w:rsidRPr="00EF770C" w14:paraId="74B44D3B" w14:textId="77777777" w:rsidTr="00B819C8">
        <w:tc>
          <w:tcPr>
            <w:tcW w:w="2694" w:type="dxa"/>
            <w:vAlign w:val="center"/>
          </w:tcPr>
          <w:p w14:paraId="4A7D810A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CC3905" w14:textId="3E0EA8B2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F5318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EF770C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0029BF" w:rsidRPr="00EF770C" w14:paraId="70F6F0E6" w14:textId="77777777" w:rsidTr="00B819C8">
        <w:tc>
          <w:tcPr>
            <w:tcW w:w="2694" w:type="dxa"/>
            <w:vAlign w:val="center"/>
          </w:tcPr>
          <w:p w14:paraId="4403B729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967AEE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029BF" w:rsidRPr="00EF770C" w14:paraId="32B8AAF5" w14:textId="77777777" w:rsidTr="00B819C8">
        <w:tc>
          <w:tcPr>
            <w:tcW w:w="2694" w:type="dxa"/>
            <w:vAlign w:val="center"/>
          </w:tcPr>
          <w:p w14:paraId="4C848BBC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F17F98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50FC1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050FC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0029BF" w:rsidRPr="00EF770C" w14:paraId="2874D41E" w14:textId="77777777" w:rsidTr="00B819C8">
        <w:tc>
          <w:tcPr>
            <w:tcW w:w="2694" w:type="dxa"/>
            <w:vAlign w:val="center"/>
          </w:tcPr>
          <w:p w14:paraId="71835071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B1FE47" w14:textId="77777777" w:rsidR="000029BF" w:rsidRPr="00EF770C" w:rsidRDefault="00002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EF770C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050FC1">
              <w:rPr>
                <w:rFonts w:ascii="Corbel" w:hAnsi="Corbel"/>
                <w:b w:val="0"/>
                <w:sz w:val="24"/>
                <w:szCs w:val="24"/>
              </w:rPr>
              <w:t>, dr Aleksandra Mach</w:t>
            </w:r>
          </w:p>
        </w:tc>
      </w:tr>
    </w:tbl>
    <w:p w14:paraId="24FA5313" w14:textId="77777777" w:rsidR="0085747A" w:rsidRPr="00EF770C" w:rsidRDefault="0085747A" w:rsidP="00555CDF">
      <w:pPr>
        <w:pStyle w:val="Podpunkty"/>
        <w:ind w:left="0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* </w:t>
      </w:r>
      <w:r w:rsidRPr="00EF770C">
        <w:rPr>
          <w:rFonts w:ascii="Corbel" w:hAnsi="Corbel"/>
          <w:i/>
          <w:sz w:val="24"/>
          <w:szCs w:val="24"/>
        </w:rPr>
        <w:t>-</w:t>
      </w:r>
      <w:r w:rsidR="00B90885" w:rsidRPr="00EF770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770C">
        <w:rPr>
          <w:rFonts w:ascii="Corbel" w:hAnsi="Corbel"/>
          <w:b w:val="0"/>
          <w:sz w:val="24"/>
          <w:szCs w:val="24"/>
        </w:rPr>
        <w:t>e,</w:t>
      </w:r>
      <w:r w:rsidRPr="00EF770C">
        <w:rPr>
          <w:rFonts w:ascii="Corbel" w:hAnsi="Corbel"/>
          <w:i/>
          <w:sz w:val="24"/>
          <w:szCs w:val="24"/>
        </w:rPr>
        <w:t xml:space="preserve"> </w:t>
      </w:r>
      <w:r w:rsidRPr="00EF770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770C">
        <w:rPr>
          <w:rFonts w:ascii="Corbel" w:hAnsi="Corbel"/>
          <w:b w:val="0"/>
          <w:i/>
          <w:sz w:val="24"/>
          <w:szCs w:val="24"/>
        </w:rPr>
        <w:t>w Jednostce</w:t>
      </w:r>
    </w:p>
    <w:p w14:paraId="3251C104" w14:textId="77777777" w:rsidR="00923D7D" w:rsidRPr="00EF770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668A60" w14:textId="77777777" w:rsidR="00923D7D" w:rsidRPr="00EF770C" w:rsidRDefault="0085747A" w:rsidP="000029BF">
      <w:pPr>
        <w:pStyle w:val="Podpunkty"/>
        <w:ind w:left="284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>1.</w:t>
      </w:r>
      <w:r w:rsidR="00E22FBC" w:rsidRPr="00EF770C">
        <w:rPr>
          <w:rFonts w:ascii="Corbel" w:hAnsi="Corbel"/>
          <w:sz w:val="24"/>
          <w:szCs w:val="24"/>
        </w:rPr>
        <w:t>1</w:t>
      </w:r>
      <w:r w:rsidRPr="00EF770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229"/>
        <w:gridCol w:w="1505"/>
      </w:tblGrid>
      <w:tr w:rsidR="00015B8F" w:rsidRPr="00EF770C" w14:paraId="47C5D0E5" w14:textId="77777777" w:rsidTr="00DA2B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4922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Semestr</w:t>
            </w:r>
          </w:p>
          <w:p w14:paraId="631D8965" w14:textId="77777777" w:rsidR="00015B8F" w:rsidRPr="00EF770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(</w:t>
            </w:r>
            <w:r w:rsidR="00363F78" w:rsidRPr="00EF770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E50B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Wykł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D2C6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F8D4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Konw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C371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B93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Sem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2B54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F1FC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Prakt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1A6E" w14:textId="77777777" w:rsidR="00015B8F" w:rsidRPr="00EF770C" w:rsidRDefault="000029BF" w:rsidP="000029BF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A52F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70C">
              <w:rPr>
                <w:rFonts w:ascii="Corbel" w:hAnsi="Corbel"/>
                <w:b/>
                <w:szCs w:val="24"/>
              </w:rPr>
              <w:t>Liczba pkt</w:t>
            </w:r>
            <w:r w:rsidR="00B90885" w:rsidRPr="00EF770C">
              <w:rPr>
                <w:rFonts w:ascii="Corbel" w:hAnsi="Corbel"/>
                <w:b/>
                <w:szCs w:val="24"/>
              </w:rPr>
              <w:t>.</w:t>
            </w:r>
            <w:r w:rsidRPr="00EF770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F770C" w14:paraId="688D22A6" w14:textId="77777777" w:rsidTr="000029B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AC59" w14:textId="77777777" w:rsidR="00015B8F" w:rsidRPr="00EF770C" w:rsidRDefault="000029BF" w:rsidP="000029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8CEE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3B96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B04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53E7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C1BF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DE8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57E0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07DC" w14:textId="77777777" w:rsidR="00015B8F" w:rsidRPr="00EF770C" w:rsidRDefault="00F4530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7ACF" w14:textId="77777777" w:rsidR="00015B8F" w:rsidRPr="00EF770C" w:rsidRDefault="00DA2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773724" w14:textId="77777777" w:rsidR="00923D7D" w:rsidRPr="00EF770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8B04B8" w14:textId="77777777" w:rsidR="0085747A" w:rsidRPr="00EF770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>1.</w:t>
      </w:r>
      <w:r w:rsidR="00E22FBC" w:rsidRPr="00EF770C">
        <w:rPr>
          <w:rFonts w:ascii="Corbel" w:hAnsi="Corbel"/>
          <w:smallCaps w:val="0"/>
          <w:szCs w:val="24"/>
        </w:rPr>
        <w:t>2</w:t>
      </w:r>
      <w:r w:rsidR="00F83B28" w:rsidRPr="00EF770C">
        <w:rPr>
          <w:rFonts w:ascii="Corbel" w:hAnsi="Corbel"/>
          <w:smallCaps w:val="0"/>
          <w:szCs w:val="24"/>
        </w:rPr>
        <w:t>.</w:t>
      </w:r>
      <w:r w:rsidR="00F83B28"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smallCaps w:val="0"/>
          <w:szCs w:val="24"/>
        </w:rPr>
        <w:t xml:space="preserve">Sposób realizacji zajęć  </w:t>
      </w:r>
    </w:p>
    <w:p w14:paraId="1940D9DE" w14:textId="77777777" w:rsidR="000029BF" w:rsidRPr="00EF770C" w:rsidRDefault="000029BF" w:rsidP="000029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eastAsia="MS Gothic" w:hAnsi="Corbel"/>
          <w:b w:val="0"/>
          <w:szCs w:val="24"/>
        </w:rPr>
        <w:sym w:font="Wingdings" w:char="F078"/>
      </w:r>
      <w:r w:rsidRPr="00EF770C">
        <w:rPr>
          <w:rFonts w:ascii="Corbel" w:eastAsia="MS Gothic" w:hAnsi="Corbel"/>
          <w:b w:val="0"/>
          <w:szCs w:val="24"/>
        </w:rPr>
        <w:t xml:space="preserve"> </w:t>
      </w:r>
      <w:r w:rsidRPr="00EF770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7F2D703" w14:textId="77777777" w:rsidR="0085747A" w:rsidRPr="00EF770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70C">
        <w:rPr>
          <w:rFonts w:ascii="MS Gothic" w:eastAsia="MS Gothic" w:hAnsi="MS Gothic" w:cs="MS Gothic" w:hint="eastAsia"/>
          <w:b w:val="0"/>
          <w:szCs w:val="24"/>
        </w:rPr>
        <w:t>☐</w:t>
      </w:r>
      <w:r w:rsidRPr="00EF77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2F8539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16D491" w14:textId="77777777" w:rsidR="00E22FBC" w:rsidRPr="00EF770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1.3 </w:t>
      </w:r>
      <w:r w:rsidR="00F83B28"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smallCaps w:val="0"/>
          <w:szCs w:val="24"/>
        </w:rPr>
        <w:t>For</w:t>
      </w:r>
      <w:r w:rsidR="00445970" w:rsidRPr="00EF770C">
        <w:rPr>
          <w:rFonts w:ascii="Corbel" w:hAnsi="Corbel"/>
          <w:smallCaps w:val="0"/>
          <w:szCs w:val="24"/>
        </w:rPr>
        <w:t xml:space="preserve">ma zaliczenia przedmiotu </w:t>
      </w:r>
      <w:r w:rsidRPr="00EF770C">
        <w:rPr>
          <w:rFonts w:ascii="Corbel" w:hAnsi="Corbel"/>
          <w:smallCaps w:val="0"/>
          <w:szCs w:val="24"/>
        </w:rPr>
        <w:t xml:space="preserve"> (z toku)</w:t>
      </w:r>
    </w:p>
    <w:p w14:paraId="52E597FD" w14:textId="77777777" w:rsidR="000029BF" w:rsidRPr="00EF770C" w:rsidRDefault="000029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4D04B288" w14:textId="77777777" w:rsidR="000029BF" w:rsidRPr="00EF770C" w:rsidRDefault="000029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4841DB48" w14:textId="77777777" w:rsidR="00E960BB" w:rsidRPr="00EF770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8624C3" w14:textId="77777777" w:rsidR="00E960BB" w:rsidRPr="00EF7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7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F770C" w14:paraId="6AD742DC" w14:textId="77777777" w:rsidTr="00745302">
        <w:tc>
          <w:tcPr>
            <w:tcW w:w="9670" w:type="dxa"/>
          </w:tcPr>
          <w:p w14:paraId="323D0AE2" w14:textId="77777777" w:rsidR="0085747A" w:rsidRPr="00EF770C" w:rsidRDefault="00DA2BC8" w:rsidP="000029B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 xml:space="preserve">Wiedza z zakresu pedagogiki osób z niepełnosprawnością intelektualną, pedagogiki osób </w:t>
            </w:r>
            <w:r w:rsidR="00F36E85" w:rsidRPr="00EF770C">
              <w:rPr>
                <w:rFonts w:ascii="Corbel" w:hAnsi="Corbel"/>
                <w:sz w:val="24"/>
                <w:szCs w:val="24"/>
              </w:rPr>
              <w:br/>
            </w:r>
            <w:r w:rsidRPr="00EF770C">
              <w:rPr>
                <w:rFonts w:ascii="Corbel" w:hAnsi="Corbel"/>
                <w:sz w:val="24"/>
                <w:szCs w:val="24"/>
              </w:rPr>
              <w:t>z niepełnoprawnością słuchową, pedagogiki osób z niepełnoprawnością wzrokową, pedagogiki osób z niepełnoprawnością ruchową i fizyczną oraz psychologii rozwojowej</w:t>
            </w:r>
            <w:r w:rsidR="009667D0" w:rsidRPr="00EF77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F2CEC0E" w14:textId="77777777" w:rsidR="00153C41" w:rsidRPr="00EF770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68B1EC" w14:textId="77777777" w:rsidR="0085747A" w:rsidRPr="00EF770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70C">
        <w:rPr>
          <w:rFonts w:ascii="Corbel" w:hAnsi="Corbel"/>
          <w:szCs w:val="24"/>
        </w:rPr>
        <w:t>3.</w:t>
      </w:r>
      <w:r w:rsidR="0085747A" w:rsidRPr="00EF770C">
        <w:rPr>
          <w:rFonts w:ascii="Corbel" w:hAnsi="Corbel"/>
          <w:szCs w:val="24"/>
        </w:rPr>
        <w:t xml:space="preserve"> </w:t>
      </w:r>
      <w:r w:rsidR="00A84C85" w:rsidRPr="00EF770C">
        <w:rPr>
          <w:rFonts w:ascii="Corbel" w:hAnsi="Corbel"/>
          <w:szCs w:val="24"/>
        </w:rPr>
        <w:t>cele, efekty uczenia się</w:t>
      </w:r>
      <w:r w:rsidR="0085747A" w:rsidRPr="00EF770C">
        <w:rPr>
          <w:rFonts w:ascii="Corbel" w:hAnsi="Corbel"/>
          <w:szCs w:val="24"/>
        </w:rPr>
        <w:t xml:space="preserve"> , treści Programowe i stosowane metody Dydaktyczne</w:t>
      </w:r>
    </w:p>
    <w:p w14:paraId="207E8699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FE6995" w14:textId="77777777" w:rsidR="00F83B28" w:rsidRPr="00EF770C" w:rsidRDefault="0071620A" w:rsidP="009667D0">
      <w:pPr>
        <w:pStyle w:val="Podpunkty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3.1 </w:t>
      </w:r>
      <w:r w:rsidR="00C05F44" w:rsidRPr="00EF770C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8975"/>
      </w:tblGrid>
      <w:tr w:rsidR="00465A47" w:rsidRPr="00EF770C" w14:paraId="65CC66AC" w14:textId="77777777" w:rsidTr="000029BF">
        <w:tc>
          <w:tcPr>
            <w:tcW w:w="664" w:type="dxa"/>
            <w:vAlign w:val="center"/>
          </w:tcPr>
          <w:p w14:paraId="2B255657" w14:textId="77777777" w:rsidR="00465A47" w:rsidRPr="00EF770C" w:rsidRDefault="00465A47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75" w:type="dxa"/>
          </w:tcPr>
          <w:p w14:paraId="526E1FF2" w14:textId="77777777" w:rsidR="00465A47" w:rsidRPr="00EF770C" w:rsidRDefault="009667D0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z istotą rewalidacji indywidualnej i jej głównymi kierunkami</w:t>
            </w:r>
            <w:r w:rsidR="004F3A6E"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0029BF" w:rsidRPr="00EF770C" w14:paraId="4E61A763" w14:textId="77777777" w:rsidTr="000029BF">
        <w:tc>
          <w:tcPr>
            <w:tcW w:w="664" w:type="dxa"/>
            <w:vAlign w:val="center"/>
          </w:tcPr>
          <w:p w14:paraId="6D8BB391" w14:textId="77777777" w:rsidR="000029BF" w:rsidRPr="00EF770C" w:rsidRDefault="000029BF" w:rsidP="00A36A4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75" w:type="dxa"/>
            <w:vAlign w:val="center"/>
          </w:tcPr>
          <w:p w14:paraId="2374AEC6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zasad rewalidacji indywidualnej.</w:t>
            </w:r>
          </w:p>
        </w:tc>
      </w:tr>
      <w:tr w:rsidR="000029BF" w:rsidRPr="00EF770C" w14:paraId="3711974C" w14:textId="77777777" w:rsidTr="000029BF">
        <w:tc>
          <w:tcPr>
            <w:tcW w:w="664" w:type="dxa"/>
            <w:vAlign w:val="center"/>
          </w:tcPr>
          <w:p w14:paraId="135F696B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75" w:type="dxa"/>
            <w:vAlign w:val="center"/>
          </w:tcPr>
          <w:p w14:paraId="4E5BE94A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Wyjaśnienie strategii postępowania w procesie rewalidacji indywidualnej.</w:t>
            </w:r>
          </w:p>
        </w:tc>
      </w:tr>
      <w:tr w:rsidR="000029BF" w:rsidRPr="00EF770C" w14:paraId="7F3B4478" w14:textId="77777777" w:rsidTr="000029B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092A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5FD4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Ukazanie praktycznych rozwiązań metodycznych w rewalidacji uczniów z niepełnosprawnością intelektualną na poziomie edukacji przedszkolnej,</w:t>
            </w: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wczesnoszkolnej i na etapie szkoły ponadpodstawowej. </w:t>
            </w:r>
          </w:p>
        </w:tc>
      </w:tr>
      <w:tr w:rsidR="000029BF" w:rsidRPr="00EF770C" w14:paraId="124B0452" w14:textId="77777777" w:rsidTr="000029B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48F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CA41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Nabycie umiejętności planowania i realizowania oddziaływań rewalidacyjnych</w:t>
            </w: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wobec osób z niepełnosprawnością intelektualną. </w:t>
            </w:r>
          </w:p>
        </w:tc>
      </w:tr>
    </w:tbl>
    <w:p w14:paraId="62F1760F" w14:textId="77777777" w:rsidR="0085747A" w:rsidRPr="00EF770C" w:rsidRDefault="0085747A" w:rsidP="009667D0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644B0719" w14:textId="77777777" w:rsidR="001D7B54" w:rsidRPr="00EF770C" w:rsidRDefault="009F4610" w:rsidP="000029B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 xml:space="preserve">3.2 </w:t>
      </w:r>
      <w:r w:rsidR="001D7B54" w:rsidRPr="00EF770C">
        <w:rPr>
          <w:rFonts w:ascii="Corbel" w:hAnsi="Corbel"/>
          <w:b/>
          <w:sz w:val="24"/>
          <w:szCs w:val="24"/>
        </w:rPr>
        <w:t xml:space="preserve">Efekty </w:t>
      </w:r>
      <w:r w:rsidR="00C05F44" w:rsidRPr="00EF770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F770C">
        <w:rPr>
          <w:rFonts w:ascii="Corbel" w:hAnsi="Corbel"/>
          <w:b/>
          <w:sz w:val="24"/>
          <w:szCs w:val="24"/>
        </w:rPr>
        <w:t>dla przedmiotu</w:t>
      </w:r>
      <w:r w:rsidR="00445970" w:rsidRPr="00EF77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5747A" w:rsidRPr="00EF770C" w14:paraId="1FD87AF9" w14:textId="77777777" w:rsidTr="000029BF">
        <w:tc>
          <w:tcPr>
            <w:tcW w:w="1681" w:type="dxa"/>
            <w:vAlign w:val="center"/>
          </w:tcPr>
          <w:p w14:paraId="2D5C2845" w14:textId="77777777" w:rsidR="0085747A" w:rsidRPr="00EF770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F770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F770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3819EE8" w14:textId="77777777" w:rsidR="0085747A" w:rsidRPr="00EF770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5EB9FAD4" w14:textId="77777777" w:rsidR="0085747A" w:rsidRPr="00EF770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F770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A2BC8" w:rsidRPr="00EF770C" w14:paraId="2E82B4DD" w14:textId="77777777" w:rsidTr="000029BF">
        <w:tc>
          <w:tcPr>
            <w:tcW w:w="1681" w:type="dxa"/>
            <w:vAlign w:val="center"/>
          </w:tcPr>
          <w:p w14:paraId="49648C1F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F770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34E2EFD" w14:textId="0D2EF7B7" w:rsidR="00F53182" w:rsidRPr="00F53182" w:rsidRDefault="00F53182" w:rsidP="00F53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t zna i rozumie:</w:t>
            </w:r>
          </w:p>
          <w:p w14:paraId="3160527C" w14:textId="056BD16C" w:rsidR="00DA2BC8" w:rsidRPr="00EF770C" w:rsidRDefault="00F53182" w:rsidP="00F53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E.2I.W4. metodykę pracy rewalidacyjno-wychowawczej z osobami ze sprzężoną i znaczną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niepełnosprawnością intelektualną; metody pracy z osobami z niepełnosprawnością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intelektualną w stopniu znacznym; organizację i metodykę zajęć rewalidacyjno-wychowawczych; zasady konstruowania indywidualnego programu zajęć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rewalidacyjno-wychowawczych oraz współpracy ze środowiskiem rodzinnym lub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personelem opiekuńczym placówek pobytu stałego.</w:t>
            </w:r>
          </w:p>
        </w:tc>
        <w:tc>
          <w:tcPr>
            <w:tcW w:w="1984" w:type="dxa"/>
            <w:vAlign w:val="center"/>
          </w:tcPr>
          <w:p w14:paraId="255FCAFD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PS.W9. </w:t>
            </w:r>
          </w:p>
          <w:p w14:paraId="66FB0C59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PS.W10. </w:t>
            </w:r>
          </w:p>
          <w:p w14:paraId="48159443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PS.W11. </w:t>
            </w:r>
          </w:p>
          <w:p w14:paraId="574934FD" w14:textId="2AC92CDD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2BC8" w:rsidRPr="00EF770C" w14:paraId="0A70BC07" w14:textId="77777777" w:rsidTr="000029BF">
        <w:tc>
          <w:tcPr>
            <w:tcW w:w="1681" w:type="dxa"/>
            <w:vAlign w:val="center"/>
          </w:tcPr>
          <w:p w14:paraId="67614BCA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59AF5E1" w14:textId="77777777" w:rsidR="00DA2BC8" w:rsidRDefault="00F53182" w:rsidP="00F53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1AA5657E" w14:textId="1213C3C5" w:rsidR="00F53182" w:rsidRPr="00EF770C" w:rsidRDefault="00F53182" w:rsidP="00F53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E.2I.U4. analizować metodykę pracy rewalidacyjno-wychowawczej z osobami ze sprzężoną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i znaczną niepełnosprawnością intelektualną; analizować i stosować metody pracy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z osobami z niepełnosprawnością intelektualną w stopniu znacznym; analizować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organizację i metodyki zajęć rewalidacyjno-wychowawczych; konstruować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indywidualne programy zajęć rewalidacyjno-wychowawczych; współpracować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ze środowiskiem rodzinnym lub personelem opiekuńczym placówek pobytu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stałego.</w:t>
            </w:r>
          </w:p>
        </w:tc>
        <w:tc>
          <w:tcPr>
            <w:tcW w:w="1984" w:type="dxa"/>
            <w:vAlign w:val="center"/>
          </w:tcPr>
          <w:p w14:paraId="53D62F2B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PS.U2. </w:t>
            </w:r>
          </w:p>
          <w:p w14:paraId="5ADC6341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PS.U5. </w:t>
            </w:r>
          </w:p>
          <w:p w14:paraId="53D89E43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PS.U6. </w:t>
            </w:r>
          </w:p>
          <w:p w14:paraId="383C4E87" w14:textId="77777777" w:rsidR="00F53182" w:rsidRPr="00236C60" w:rsidRDefault="00F53182" w:rsidP="00F53182">
            <w:pPr>
              <w:spacing w:line="240" w:lineRule="auto"/>
            </w:pPr>
            <w:r w:rsidRPr="00236C60">
              <w:t xml:space="preserve">PS.U7. </w:t>
            </w:r>
          </w:p>
          <w:p w14:paraId="563355D5" w14:textId="3B1BEE4E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2BC8" w:rsidRPr="00EF770C" w14:paraId="25015ACC" w14:textId="77777777" w:rsidTr="000029BF">
        <w:tc>
          <w:tcPr>
            <w:tcW w:w="1681" w:type="dxa"/>
            <w:vAlign w:val="center"/>
          </w:tcPr>
          <w:p w14:paraId="21E9FE62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755A6BE" w14:textId="77777777" w:rsidR="00DA2BC8" w:rsidRDefault="00F53182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jest gotów do:</w:t>
            </w:r>
          </w:p>
          <w:p w14:paraId="28D0C507" w14:textId="62B90B1D" w:rsidR="00F53182" w:rsidRPr="00EF770C" w:rsidRDefault="00F53182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E.2I.K1. okazywania empatii dzieciom i uczniom potrzebującym wsparcia i pomocy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42CCBF84" w14:textId="77777777" w:rsidR="00F53182" w:rsidRDefault="00F53182" w:rsidP="00F53182">
            <w:pPr>
              <w:pStyle w:val="Punktygwne"/>
              <w:spacing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F53182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PS.K2. </w:t>
            </w:r>
          </w:p>
          <w:p w14:paraId="64E221CE" w14:textId="34A1EB4D" w:rsidR="00F53182" w:rsidRPr="00F53182" w:rsidRDefault="00F53182" w:rsidP="00F5318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F53182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PS.K5. </w:t>
            </w:r>
          </w:p>
          <w:p w14:paraId="6C2365B2" w14:textId="5237BA78" w:rsidR="00DA2BC8" w:rsidRPr="00EF770C" w:rsidRDefault="00F53182" w:rsidP="00F531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182">
              <w:rPr>
                <w:rFonts w:asciiTheme="minorHAnsi" w:hAnsiTheme="minorHAnsi" w:cstheme="minorHAnsi"/>
                <w:b w:val="0"/>
                <w:smallCaps w:val="0"/>
                <w:sz w:val="22"/>
              </w:rPr>
              <w:t>PS.K6.</w:t>
            </w:r>
          </w:p>
        </w:tc>
      </w:tr>
    </w:tbl>
    <w:p w14:paraId="537164E3" w14:textId="77777777" w:rsidR="0085747A" w:rsidRPr="00EF770C" w:rsidRDefault="0085747A" w:rsidP="00F36E85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</w:p>
    <w:p w14:paraId="40382DD9" w14:textId="77777777" w:rsidR="0085747A" w:rsidRPr="00EF770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>3.3</w:t>
      </w:r>
      <w:r w:rsidR="001D7B54" w:rsidRPr="00EF770C">
        <w:rPr>
          <w:rFonts w:ascii="Corbel" w:hAnsi="Corbel"/>
          <w:b/>
          <w:sz w:val="24"/>
          <w:szCs w:val="24"/>
        </w:rPr>
        <w:t xml:space="preserve"> </w:t>
      </w:r>
      <w:r w:rsidR="0085747A" w:rsidRPr="00EF770C">
        <w:rPr>
          <w:rFonts w:ascii="Corbel" w:hAnsi="Corbel"/>
          <w:b/>
          <w:sz w:val="24"/>
          <w:szCs w:val="24"/>
        </w:rPr>
        <w:t>T</w:t>
      </w:r>
      <w:r w:rsidR="001D7B54" w:rsidRPr="00EF770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F770C">
        <w:rPr>
          <w:rFonts w:ascii="Corbel" w:hAnsi="Corbel"/>
          <w:sz w:val="24"/>
          <w:szCs w:val="24"/>
        </w:rPr>
        <w:t xml:space="preserve">  </w:t>
      </w:r>
    </w:p>
    <w:p w14:paraId="4643A3AA" w14:textId="77777777" w:rsidR="000029BF" w:rsidRPr="00EF770C" w:rsidRDefault="0085747A" w:rsidP="00555C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Problematyka wykładu </w:t>
      </w:r>
      <w:r w:rsidR="00555CDF" w:rsidRPr="00EF770C">
        <w:rPr>
          <w:rFonts w:ascii="Corbel" w:hAnsi="Corbel"/>
          <w:sz w:val="24"/>
          <w:szCs w:val="24"/>
        </w:rPr>
        <w:t xml:space="preserve">- </w:t>
      </w:r>
      <w:r w:rsidR="000029BF" w:rsidRPr="00EF770C">
        <w:rPr>
          <w:rFonts w:ascii="Corbel" w:hAnsi="Corbel"/>
          <w:sz w:val="24"/>
          <w:szCs w:val="24"/>
        </w:rPr>
        <w:t>nie dotyczy</w:t>
      </w:r>
    </w:p>
    <w:p w14:paraId="2BEA95B0" w14:textId="77777777" w:rsidR="0085747A" w:rsidRPr="00EF7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7D4E1D" w14:textId="77777777" w:rsidR="0085747A" w:rsidRPr="00EF770C" w:rsidRDefault="000029BF" w:rsidP="000029B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lastRenderedPageBreak/>
        <w:t>Problematyka warsztatów</w:t>
      </w:r>
      <w:r w:rsidR="0085747A" w:rsidRPr="00EF77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70C" w14:paraId="3E42D699" w14:textId="77777777" w:rsidTr="00DA2BC8">
        <w:tc>
          <w:tcPr>
            <w:tcW w:w="9520" w:type="dxa"/>
          </w:tcPr>
          <w:p w14:paraId="1F2A8BD3" w14:textId="77777777" w:rsidR="0085747A" w:rsidRPr="00EF770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Treści merytoryczne</w:t>
            </w:r>
            <w:r w:rsidR="000029BF" w:rsidRPr="00EF77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2BC8" w:rsidRPr="00EF770C" w14:paraId="2B634ECE" w14:textId="77777777" w:rsidTr="00DA2BC8">
        <w:tc>
          <w:tcPr>
            <w:tcW w:w="9520" w:type="dxa"/>
          </w:tcPr>
          <w:p w14:paraId="252F8739" w14:textId="77777777" w:rsidR="00DA2BC8" w:rsidRPr="00511146" w:rsidRDefault="00DA2BC8" w:rsidP="00511146">
            <w:pPr>
              <w:pStyle w:val="TableParagraph"/>
              <w:spacing w:line="244" w:lineRule="exact"/>
              <w:ind w:left="0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Rewalidacja a rehabilitacja. Kierunki oddziaływań rewalidacyjnych. Istota rewalidacji</w:t>
            </w:r>
            <w:r w:rsidR="00996A55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indywidualnej. Edukacyjny i terapeutyczny </w:t>
            </w:r>
            <w:r w:rsidR="00755DBE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wymiar rewalidacji. </w:t>
            </w:r>
          </w:p>
        </w:tc>
      </w:tr>
      <w:tr w:rsidR="00755DBE" w:rsidRPr="00EF770C" w14:paraId="0782BB94" w14:textId="77777777" w:rsidTr="00DA2BC8">
        <w:tc>
          <w:tcPr>
            <w:tcW w:w="9520" w:type="dxa"/>
          </w:tcPr>
          <w:p w14:paraId="1BD2F80D" w14:textId="77777777" w:rsidR="00755DBE" w:rsidRPr="00511146" w:rsidRDefault="00755DBE" w:rsidP="00511146">
            <w:pPr>
              <w:pStyle w:val="TableParagraph"/>
              <w:spacing w:line="244" w:lineRule="exact"/>
              <w:ind w:left="0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Organizacja i metodyka zajęć rewalidacyjnych.</w:t>
            </w:r>
          </w:p>
        </w:tc>
      </w:tr>
      <w:tr w:rsidR="00DA2BC8" w:rsidRPr="00EF770C" w14:paraId="15540FBF" w14:textId="77777777" w:rsidTr="00DA2BC8">
        <w:tc>
          <w:tcPr>
            <w:tcW w:w="9520" w:type="dxa"/>
          </w:tcPr>
          <w:p w14:paraId="3D62E0BA" w14:textId="77777777" w:rsidR="00DA2BC8" w:rsidRPr="00511146" w:rsidRDefault="00DA2BC8" w:rsidP="00511146">
            <w:pPr>
              <w:pStyle w:val="TableParagraph"/>
              <w:spacing w:line="244" w:lineRule="exact"/>
              <w:ind w:left="0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Zajęcia rewalidacyjne (indywidualne i grupowe). Podstawy prawne organizacji zajęć</w:t>
            </w:r>
            <w:r w:rsidR="00996A55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rewalidacyjnych.</w:t>
            </w:r>
          </w:p>
        </w:tc>
      </w:tr>
      <w:tr w:rsidR="00DA2BC8" w:rsidRPr="00EF770C" w14:paraId="1C7AA96C" w14:textId="77777777" w:rsidTr="00DA2BC8">
        <w:tc>
          <w:tcPr>
            <w:tcW w:w="9520" w:type="dxa"/>
          </w:tcPr>
          <w:p w14:paraId="54ECD380" w14:textId="77777777" w:rsidR="00DA2BC8" w:rsidRPr="00511146" w:rsidRDefault="00DA2BC8" w:rsidP="00511146">
            <w:pPr>
              <w:pStyle w:val="Tekstdymka"/>
              <w:spacing w:line="244" w:lineRule="exact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Zasady rewalidacyjne w pracy z </w:t>
            </w:r>
            <w:r w:rsidR="00755DBE" w:rsidRPr="00511146">
              <w:rPr>
                <w:rFonts w:ascii="Corbel" w:hAnsi="Corbel" w:cs="Times New Roman"/>
                <w:w w:val="115"/>
                <w:sz w:val="24"/>
                <w:szCs w:val="24"/>
              </w:rPr>
              <w:t>osobami z niepełnosprawności</w:t>
            </w:r>
            <w:r w:rsidR="004F3A6E" w:rsidRPr="00511146">
              <w:rPr>
                <w:rFonts w:ascii="Corbel" w:hAnsi="Corbel" w:cs="Times New Roman"/>
                <w:w w:val="115"/>
                <w:sz w:val="24"/>
                <w:szCs w:val="24"/>
              </w:rPr>
              <w:t>ą intelektualną.</w:t>
            </w:r>
          </w:p>
        </w:tc>
      </w:tr>
      <w:tr w:rsidR="00DA2BC8" w:rsidRPr="00EF770C" w14:paraId="42C9C5D2" w14:textId="77777777" w:rsidTr="00DA2BC8">
        <w:tc>
          <w:tcPr>
            <w:tcW w:w="9520" w:type="dxa"/>
          </w:tcPr>
          <w:p w14:paraId="28C2587F" w14:textId="77777777" w:rsidR="00DA2BC8" w:rsidRPr="00511146" w:rsidRDefault="00DA2BC8" w:rsidP="00511146">
            <w:pPr>
              <w:pStyle w:val="TableParagraph"/>
              <w:tabs>
                <w:tab w:val="left" w:pos="8338"/>
              </w:tabs>
              <w:spacing w:line="244" w:lineRule="exact"/>
              <w:ind w:left="0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Diagnoza psychopedagogiczna dla potrzeb planowania </w:t>
            </w:r>
            <w:r w:rsidRPr="00511146">
              <w:rPr>
                <w:rFonts w:ascii="Corbel" w:hAnsi="Corbel" w:cs="Times New Roman"/>
                <w:spacing w:val="36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i</w:t>
            </w:r>
            <w:r w:rsidRPr="00511146">
              <w:rPr>
                <w:rFonts w:ascii="Corbel" w:hAnsi="Corbel" w:cs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projektowania</w:t>
            </w:r>
            <w:r w:rsidR="00996A55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rewalidacji</w:t>
            </w:r>
            <w:r w:rsidR="00996A55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indywidualnej.</w:t>
            </w:r>
          </w:p>
        </w:tc>
      </w:tr>
      <w:tr w:rsidR="00DA2BC8" w:rsidRPr="00EF770C" w14:paraId="6FC6FF92" w14:textId="77777777" w:rsidTr="00DA2BC8">
        <w:tc>
          <w:tcPr>
            <w:tcW w:w="9520" w:type="dxa"/>
          </w:tcPr>
          <w:p w14:paraId="51B6E048" w14:textId="77777777" w:rsidR="00DA2BC8" w:rsidRPr="00511146" w:rsidRDefault="00DA2BC8" w:rsidP="00511146">
            <w:pPr>
              <w:pStyle w:val="Tekstdymka"/>
              <w:tabs>
                <w:tab w:val="left" w:pos="8338"/>
              </w:tabs>
              <w:spacing w:line="244" w:lineRule="exact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Cele, metody i środki edukacyjno-terapeutyczne w rewalidacji indywidualnej.</w:t>
            </w:r>
          </w:p>
        </w:tc>
      </w:tr>
      <w:tr w:rsidR="00DA2BC8" w:rsidRPr="00EF770C" w14:paraId="7CC8EB7C" w14:textId="77777777" w:rsidTr="00DA2BC8">
        <w:tc>
          <w:tcPr>
            <w:tcW w:w="9520" w:type="dxa"/>
          </w:tcPr>
          <w:p w14:paraId="404786F0" w14:textId="77777777" w:rsidR="00DA2BC8" w:rsidRPr="00511146" w:rsidRDefault="00DA2BC8" w:rsidP="00511146">
            <w:pPr>
              <w:pStyle w:val="TableParagraph"/>
              <w:tabs>
                <w:tab w:val="left" w:pos="5125"/>
              </w:tabs>
              <w:spacing w:line="244" w:lineRule="exact"/>
              <w:ind w:left="0"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Planowanie  i </w:t>
            </w:r>
            <w:r w:rsidRPr="00511146">
              <w:rPr>
                <w:rFonts w:ascii="Corbel" w:hAnsi="Corbel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projektowanie </w:t>
            </w:r>
            <w:r w:rsidRPr="00511146">
              <w:rPr>
                <w:rFonts w:ascii="Corbel" w:hAnsi="Corbel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programów</w:t>
            </w:r>
            <w:r w:rsidR="006924A8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i konspektów do zajęć z</w:t>
            </w:r>
            <w:r w:rsidRPr="00511146">
              <w:rPr>
                <w:rFonts w:ascii="Corbel" w:hAnsi="Corbel" w:cs="Times New Roman"/>
                <w:spacing w:val="72"/>
                <w:w w:val="115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rewalidacji</w:t>
            </w:r>
          </w:p>
          <w:p w14:paraId="13108B9E" w14:textId="77777777" w:rsidR="00DA2BC8" w:rsidRPr="00511146" w:rsidRDefault="00DA2BC8" w:rsidP="00511146">
            <w:pPr>
              <w:pStyle w:val="Tekstdymka"/>
              <w:tabs>
                <w:tab w:val="left" w:pos="8338"/>
              </w:tabs>
              <w:spacing w:line="244" w:lineRule="exact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indywidualnej na poziomie edukacji przedszkolnej i wczesnoszkolnej</w:t>
            </w:r>
            <w:r w:rsidR="00755DBE" w:rsidRPr="00511146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i klasach starszych.</w:t>
            </w:r>
          </w:p>
        </w:tc>
      </w:tr>
      <w:tr w:rsidR="006924A8" w:rsidRPr="00EF770C" w14:paraId="4996D0E0" w14:textId="77777777" w:rsidTr="00DA2BC8">
        <w:tc>
          <w:tcPr>
            <w:tcW w:w="9520" w:type="dxa"/>
          </w:tcPr>
          <w:p w14:paraId="42FEF200" w14:textId="77777777" w:rsidR="006924A8" w:rsidRPr="00511146" w:rsidRDefault="006924A8" w:rsidP="00511146">
            <w:pPr>
              <w:pStyle w:val="TableParagraph"/>
              <w:tabs>
                <w:tab w:val="left" w:pos="5125"/>
              </w:tabs>
              <w:spacing w:line="244" w:lineRule="exact"/>
              <w:ind w:left="0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sz w:val="24"/>
                <w:szCs w:val="24"/>
              </w:rPr>
              <w:t xml:space="preserve">Współpraca nauczycieli-terapeutów z rodzicami osób </w:t>
            </w:r>
            <w:r w:rsidR="004F3A6E" w:rsidRPr="00511146">
              <w:rPr>
                <w:rFonts w:ascii="Corbel" w:hAnsi="Corbel" w:cs="Times New Roman"/>
                <w:sz w:val="24"/>
                <w:szCs w:val="24"/>
              </w:rPr>
              <w:t>ze s</w:t>
            </w:r>
            <w:r w:rsidRPr="00511146">
              <w:rPr>
                <w:rFonts w:ascii="Corbel" w:hAnsi="Corbel" w:cs="Times New Roman"/>
                <w:sz w:val="24"/>
                <w:szCs w:val="24"/>
              </w:rPr>
              <w:t>przężoną i głęboką niepełnosprawnością</w:t>
            </w:r>
            <w:r w:rsidR="004F3A6E" w:rsidRPr="00511146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511146">
              <w:rPr>
                <w:rFonts w:ascii="Corbel" w:hAnsi="Corbel" w:cs="Times New Roman"/>
                <w:sz w:val="24"/>
                <w:szCs w:val="24"/>
              </w:rPr>
              <w:t>intelektualną. Kierunki działań i zasady współpracy.</w:t>
            </w:r>
          </w:p>
        </w:tc>
      </w:tr>
      <w:tr w:rsidR="00DA2BC8" w:rsidRPr="00EF770C" w14:paraId="300F04A9" w14:textId="77777777" w:rsidTr="00DA2BC8">
        <w:tc>
          <w:tcPr>
            <w:tcW w:w="9520" w:type="dxa"/>
          </w:tcPr>
          <w:p w14:paraId="39D80A46" w14:textId="77777777" w:rsidR="00DA2BC8" w:rsidRPr="00511146" w:rsidRDefault="00DA2BC8" w:rsidP="00511146">
            <w:pPr>
              <w:pStyle w:val="Tekstdymka"/>
              <w:tabs>
                <w:tab w:val="left" w:pos="5125"/>
              </w:tabs>
              <w:spacing w:line="244" w:lineRule="exact"/>
              <w:jc w:val="both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511146">
              <w:rPr>
                <w:rFonts w:ascii="Corbel" w:hAnsi="Corbel" w:cs="Times New Roman"/>
                <w:w w:val="115"/>
                <w:sz w:val="24"/>
                <w:szCs w:val="24"/>
              </w:rPr>
              <w:t>Rewalidacja indywidualna- symulacja zajęć.</w:t>
            </w:r>
          </w:p>
        </w:tc>
      </w:tr>
    </w:tbl>
    <w:p w14:paraId="4B328A15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8146E" w14:textId="77777777" w:rsidR="0085747A" w:rsidRPr="00EF770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>3.4 Metody dydaktyczne</w:t>
      </w:r>
      <w:r w:rsidRPr="00EF770C">
        <w:rPr>
          <w:rFonts w:ascii="Corbel" w:hAnsi="Corbel"/>
          <w:b w:val="0"/>
          <w:smallCaps w:val="0"/>
          <w:szCs w:val="24"/>
        </w:rPr>
        <w:t xml:space="preserve"> </w:t>
      </w:r>
    </w:p>
    <w:p w14:paraId="1E64A0C5" w14:textId="77777777" w:rsidR="00996A55" w:rsidRPr="00EF770C" w:rsidRDefault="00996A55" w:rsidP="000029BF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bookmarkStart w:id="0" w:name="_Hlk31172510"/>
      <w:r w:rsidRPr="00EF770C">
        <w:rPr>
          <w:rFonts w:ascii="Corbel" w:hAnsi="Corbel"/>
          <w:b w:val="0"/>
          <w:smallCaps w:val="0"/>
          <w:szCs w:val="24"/>
        </w:rPr>
        <w:t>analiza tekstów z dyskusją, praca w grupach (rozwiązywanie zadań, dyskusja),</w:t>
      </w:r>
      <w:r w:rsidRPr="00EF770C">
        <w:rPr>
          <w:rFonts w:ascii="Corbel" w:hAnsi="Corbel"/>
          <w:szCs w:val="24"/>
        </w:rPr>
        <w:t xml:space="preserve"> </w:t>
      </w:r>
      <w:r w:rsidRPr="00EF770C">
        <w:rPr>
          <w:rFonts w:ascii="Corbel" w:hAnsi="Corbel"/>
          <w:b w:val="0"/>
          <w:bCs/>
          <w:smallCaps w:val="0"/>
          <w:szCs w:val="24"/>
        </w:rPr>
        <w:t>analiza przypadków, praca zaliczeniowa</w:t>
      </w:r>
    </w:p>
    <w:bookmarkEnd w:id="0"/>
    <w:p w14:paraId="1578731F" w14:textId="77777777" w:rsidR="00E960BB" w:rsidRPr="00EF7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E51FAA" w14:textId="77777777" w:rsidR="00E960BB" w:rsidRPr="00EF7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FC8777" w14:textId="77777777" w:rsidR="0085747A" w:rsidRPr="00EF770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 </w:t>
      </w:r>
      <w:r w:rsidR="0085747A" w:rsidRPr="00EF770C">
        <w:rPr>
          <w:rFonts w:ascii="Corbel" w:hAnsi="Corbel"/>
          <w:smallCaps w:val="0"/>
          <w:szCs w:val="24"/>
        </w:rPr>
        <w:t>METODY I KRYTERIA OCENY</w:t>
      </w:r>
      <w:r w:rsidR="009F4610" w:rsidRPr="00EF770C">
        <w:rPr>
          <w:rFonts w:ascii="Corbel" w:hAnsi="Corbel"/>
          <w:smallCaps w:val="0"/>
          <w:szCs w:val="24"/>
        </w:rPr>
        <w:t xml:space="preserve"> </w:t>
      </w:r>
    </w:p>
    <w:p w14:paraId="2AE59761" w14:textId="77777777" w:rsidR="00923D7D" w:rsidRPr="00EF770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ED3217" w14:textId="77777777" w:rsidR="0085747A" w:rsidRPr="00EF770C" w:rsidRDefault="0085747A" w:rsidP="000029B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F770C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F770C" w14:paraId="6C434C7D" w14:textId="77777777" w:rsidTr="00996A55">
        <w:tc>
          <w:tcPr>
            <w:tcW w:w="1962" w:type="dxa"/>
            <w:vAlign w:val="center"/>
          </w:tcPr>
          <w:p w14:paraId="5AA76BA1" w14:textId="77777777" w:rsidR="0085747A" w:rsidRPr="00EF770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3D8E012" w14:textId="77777777" w:rsidR="0085747A" w:rsidRPr="00EF770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18F18D" w14:textId="77777777" w:rsidR="0085747A" w:rsidRPr="00EF770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F76DFC" w14:textId="77777777" w:rsidR="0085747A" w:rsidRPr="00EF770C" w:rsidRDefault="0085747A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0029BF" w:rsidRPr="00EF770C" w14:paraId="65970223" w14:textId="77777777" w:rsidTr="000029BF">
        <w:tc>
          <w:tcPr>
            <w:tcW w:w="1962" w:type="dxa"/>
            <w:vAlign w:val="center"/>
          </w:tcPr>
          <w:p w14:paraId="6CDA3F7C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0BC25D6E" w14:textId="7203CD6F" w:rsidR="000029BF" w:rsidRPr="00511146" w:rsidRDefault="000029BF" w:rsidP="00996A5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Egzamin pisemny, </w:t>
            </w:r>
            <w:r w:rsidR="00511146"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</w:t>
            </w:r>
            <w:r w:rsidR="00511146" w:rsidRPr="00511146">
              <w:rPr>
                <w:rStyle w:val="Odwoaniedelikatne"/>
                <w:rFonts w:ascii="Corbel" w:hAnsi="Corbel"/>
                <w:b w:val="0"/>
                <w:color w:val="auto"/>
                <w:u w:val="none"/>
              </w:rPr>
              <w:t xml:space="preserve">raca projektowa, </w:t>
            </w: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A86EF4C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762C11D8" w14:textId="77777777" w:rsidTr="000029BF">
        <w:tc>
          <w:tcPr>
            <w:tcW w:w="1962" w:type="dxa"/>
            <w:vAlign w:val="center"/>
          </w:tcPr>
          <w:p w14:paraId="6D39D626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ED95D0C" w14:textId="2E558A62" w:rsidR="000029BF" w:rsidRPr="00511146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Egzamin pisemny, </w:t>
            </w:r>
            <w:r w:rsidR="00511146"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</w:t>
            </w:r>
            <w:r w:rsidR="00511146" w:rsidRPr="00511146">
              <w:rPr>
                <w:rStyle w:val="Odwoaniedelikatne"/>
                <w:rFonts w:ascii="Corbel" w:hAnsi="Corbel"/>
                <w:b w:val="0"/>
                <w:color w:val="auto"/>
                <w:u w:val="none"/>
              </w:rPr>
              <w:t xml:space="preserve">raca projektowa, </w:t>
            </w: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53D38F44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3EABA111" w14:textId="77777777" w:rsidTr="000029BF">
        <w:tc>
          <w:tcPr>
            <w:tcW w:w="1962" w:type="dxa"/>
            <w:vAlign w:val="center"/>
          </w:tcPr>
          <w:p w14:paraId="13B58C20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36CD5675" w14:textId="1C81A166" w:rsidR="000029BF" w:rsidRPr="00EF770C" w:rsidRDefault="00511146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</w:t>
            </w:r>
            <w:r w:rsidR="000029BF"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7E7A8E22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7F39131" w14:textId="77777777" w:rsidR="00923D7D" w:rsidRPr="00EF770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5CC0F" w14:textId="77777777" w:rsidR="00923D7D" w:rsidRPr="00EF770C" w:rsidRDefault="003E1941" w:rsidP="000029B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4.2 </w:t>
      </w:r>
      <w:r w:rsidR="0085747A" w:rsidRPr="00EF770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F770C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F770C" w14:paraId="0F726B15" w14:textId="77777777" w:rsidTr="00923D7D">
        <w:tc>
          <w:tcPr>
            <w:tcW w:w="9670" w:type="dxa"/>
          </w:tcPr>
          <w:p w14:paraId="3FAEEBFB" w14:textId="334BFEB6" w:rsidR="00511146" w:rsidRPr="00424912" w:rsidRDefault="00EB7369" w:rsidP="00EB736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 xml:space="preserve">- przygotowanie pracy </w:t>
            </w:r>
            <w:r w:rsidR="00511146"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projektowej</w:t>
            </w: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 xml:space="preserve"> (program oraz konspekt do zajęć z rewalidacji</w:t>
            </w:r>
            <w:r w:rsidR="00511146"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 xml:space="preserve"> </w:t>
            </w: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indywidualnej)</w:t>
            </w:r>
            <w:r w:rsidR="006645A1"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;</w:t>
            </w:r>
          </w:p>
          <w:p w14:paraId="5D422B52" w14:textId="4FCE7D6F" w:rsidR="00EB7369" w:rsidRPr="00424912" w:rsidRDefault="00475960" w:rsidP="00EB736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- symulacja zajęć;</w:t>
            </w:r>
          </w:p>
          <w:p w14:paraId="4E84DAC1" w14:textId="77777777" w:rsidR="00EB7369" w:rsidRPr="00424912" w:rsidRDefault="00EB7369" w:rsidP="00465A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- aktywność na zajęciach, dyskusja;</w:t>
            </w:r>
          </w:p>
          <w:p w14:paraId="6A0C608B" w14:textId="77777777" w:rsidR="00265FDA" w:rsidRPr="00424912" w:rsidRDefault="00EB7369" w:rsidP="00265FDA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 xml:space="preserve">- </w:t>
            </w:r>
            <w:r w:rsidR="00465A47"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pozytywna ocena z egzaminu pisemnego</w:t>
            </w:r>
            <w:r w:rsidR="00265FDA"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 xml:space="preserve">, </w:t>
            </w:r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oceniane w formie tradycyjn</w:t>
            </w:r>
            <w:r w:rsidR="00CC00BA" w:rsidRPr="00424912">
              <w:rPr>
                <w:rFonts w:ascii="Corbel" w:hAnsi="Corbel"/>
                <w:b w:val="0"/>
                <w:smallCaps w:val="0"/>
                <w:sz w:val="22"/>
              </w:rPr>
              <w:t>ej:</w:t>
            </w:r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="00265FDA" w:rsidRPr="00424912">
              <w:rPr>
                <w:rFonts w:ascii="Corbel" w:hAnsi="Corbel"/>
                <w:b w:val="0"/>
                <w:smallCaps w:val="0"/>
                <w:sz w:val="22"/>
              </w:rPr>
              <w:t>, bdb</w:t>
            </w:r>
            <w:r w:rsidR="00265FDA" w:rsidRPr="00424912">
              <w:rPr>
                <w:rFonts w:ascii="Corbel" w:hAnsi="Corbel"/>
                <w:sz w:val="22"/>
              </w:rPr>
              <w:t xml:space="preserve">.  </w:t>
            </w:r>
          </w:p>
          <w:p w14:paraId="02786917" w14:textId="77777777" w:rsidR="00511146" w:rsidRDefault="00511146" w:rsidP="00265FDA">
            <w:pPr>
              <w:pStyle w:val="Punktygwne"/>
              <w:spacing w:before="0" w:after="0"/>
            </w:pPr>
          </w:p>
          <w:p w14:paraId="7DBBBA16" w14:textId="77777777" w:rsidR="006645A1" w:rsidRPr="003D1232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Kryteria oceny projektów:</w:t>
            </w:r>
          </w:p>
          <w:p w14:paraId="25DECCF7" w14:textId="77777777" w:rsidR="006645A1" w:rsidRPr="003D1232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F69D3A7" w14:textId="77777777" w:rsidR="006645A1" w:rsidRPr="003D1232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9E9A926" w14:textId="77777777" w:rsidR="006645A1" w:rsidRPr="003D1232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40AFDD5" w14:textId="77777777" w:rsidR="006645A1" w:rsidRPr="003D1232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4B8A4DA" w14:textId="77777777" w:rsidR="006645A1" w:rsidRPr="003D1232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4A991C2E" w14:textId="77777777" w:rsid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2280E9FF" w14:textId="77777777" w:rsid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19644F8B" w14:textId="78B83BAA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4E607D0" w14:textId="77777777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Kryteria oceny prac pisemnych:</w:t>
            </w:r>
          </w:p>
          <w:p w14:paraId="37C6A9A7" w14:textId="77777777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5.0 - wykazuje znajomość każdej z treści kształcenia na poziomie 91%-100%</w:t>
            </w:r>
          </w:p>
          <w:p w14:paraId="5B674581" w14:textId="77777777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4.5 – wykazuje znajomość każdej z treści kształcenia na poziomie 81%-90%</w:t>
            </w:r>
          </w:p>
          <w:p w14:paraId="23E25DE7" w14:textId="77777777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4.0 – wykazuje znajomość każdej z treści kształcenia na poziomie 71%-80%</w:t>
            </w:r>
          </w:p>
          <w:p w14:paraId="3E3919F2" w14:textId="77777777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3.5 – wykazuje znajomość każdej z treści kształcenia na poziomie 61%-70%</w:t>
            </w:r>
          </w:p>
          <w:p w14:paraId="2FA52724" w14:textId="77777777" w:rsidR="006645A1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3.0 – wykazuje znajomość każdej z treści kształcenia na poziomie 51%-60%</w:t>
            </w:r>
          </w:p>
          <w:p w14:paraId="59C90284" w14:textId="4ED5D242" w:rsidR="00511146" w:rsidRPr="006645A1" w:rsidRDefault="006645A1" w:rsidP="006645A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2.0– wykazuje znajomość każdej z treści kształcenia poniżej 51%</w:t>
            </w:r>
          </w:p>
        </w:tc>
      </w:tr>
    </w:tbl>
    <w:p w14:paraId="3382B209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F4DFF5" w14:textId="77777777" w:rsidR="0085747A" w:rsidRPr="00EF770C" w:rsidRDefault="0085747A" w:rsidP="000029B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 xml:space="preserve">5. </w:t>
      </w:r>
      <w:r w:rsidR="00C61DC5" w:rsidRPr="00EF770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F770C" w14:paraId="461B54DA" w14:textId="77777777" w:rsidTr="003E1941">
        <w:tc>
          <w:tcPr>
            <w:tcW w:w="4962" w:type="dxa"/>
            <w:vAlign w:val="center"/>
          </w:tcPr>
          <w:p w14:paraId="484087EE" w14:textId="77777777" w:rsidR="0085747A" w:rsidRPr="00EF7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F770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F770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EAB8BB3" w14:textId="77777777" w:rsidR="0085747A" w:rsidRPr="00EF7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F770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F77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F770C" w14:paraId="6790B9A1" w14:textId="77777777" w:rsidTr="00923D7D">
        <w:tc>
          <w:tcPr>
            <w:tcW w:w="4962" w:type="dxa"/>
          </w:tcPr>
          <w:p w14:paraId="21930EBB" w14:textId="77777777" w:rsidR="0085747A" w:rsidRPr="00EF770C" w:rsidRDefault="00C61DC5" w:rsidP="00D94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G</w:t>
            </w:r>
            <w:r w:rsidR="0085747A" w:rsidRPr="00EF770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F770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F770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F770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A8E61D" w14:textId="77777777" w:rsidR="0085747A" w:rsidRPr="00EF770C" w:rsidRDefault="00F45308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EF770C" w14:paraId="38F1084D" w14:textId="77777777" w:rsidTr="00923D7D">
        <w:tc>
          <w:tcPr>
            <w:tcW w:w="4962" w:type="dxa"/>
          </w:tcPr>
          <w:p w14:paraId="27613E17" w14:textId="38B43DCA" w:rsidR="0074071F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F770C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113DF" w:rsidRPr="00EF770C">
              <w:rPr>
                <w:rFonts w:ascii="Corbel" w:hAnsi="Corbel"/>
                <w:sz w:val="24"/>
                <w:szCs w:val="24"/>
              </w:rPr>
              <w:t>:</w:t>
            </w:r>
          </w:p>
          <w:p w14:paraId="5897CB3A" w14:textId="77777777" w:rsidR="00C61DC5" w:rsidRPr="00EF770C" w:rsidRDefault="00311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u</w:t>
            </w:r>
            <w:r w:rsidR="00F90F53" w:rsidRPr="00EF770C">
              <w:rPr>
                <w:rFonts w:ascii="Corbel" w:hAnsi="Corbel"/>
                <w:sz w:val="24"/>
                <w:szCs w:val="24"/>
              </w:rPr>
              <w:t xml:space="preserve">dział w </w:t>
            </w:r>
            <w:r w:rsidR="00C61DC5" w:rsidRPr="00EF770C">
              <w:rPr>
                <w:rFonts w:ascii="Corbel" w:hAnsi="Corbel"/>
                <w:sz w:val="24"/>
                <w:szCs w:val="24"/>
              </w:rPr>
              <w:t>egzaminie</w:t>
            </w:r>
            <w:r w:rsidR="00F90F53" w:rsidRPr="00EF770C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525C45DD" w14:textId="75B34645" w:rsidR="00C61DC5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EF770C" w14:paraId="02DF60C5" w14:textId="77777777" w:rsidTr="003113DF">
        <w:tc>
          <w:tcPr>
            <w:tcW w:w="4962" w:type="dxa"/>
          </w:tcPr>
          <w:p w14:paraId="11D843B9" w14:textId="77777777" w:rsidR="0071620A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F770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F770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113DF" w:rsidRPr="00EF770C">
              <w:rPr>
                <w:rFonts w:ascii="Corbel" w:hAnsi="Corbel"/>
                <w:sz w:val="24"/>
                <w:szCs w:val="24"/>
              </w:rPr>
              <w:t>:</w:t>
            </w:r>
          </w:p>
          <w:p w14:paraId="30AACA34" w14:textId="6769EF73" w:rsidR="00C61DC5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 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74071F" w:rsidRPr="00EF770C">
              <w:rPr>
                <w:rFonts w:ascii="Corbel" w:hAnsi="Corbel"/>
                <w:sz w:val="24"/>
                <w:szCs w:val="24"/>
              </w:rPr>
              <w:t>przygotowanie do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FE5640" w:rsidRPr="00EF770C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, </w:t>
            </w:r>
            <w:r w:rsidR="00424912">
              <w:rPr>
                <w:rFonts w:ascii="Corbel" w:hAnsi="Corbel"/>
                <w:sz w:val="24"/>
                <w:szCs w:val="24"/>
              </w:rPr>
              <w:t>przygotowanie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 </w:t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424912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677" w:type="dxa"/>
            <w:vAlign w:val="center"/>
          </w:tcPr>
          <w:p w14:paraId="231BF6FF" w14:textId="684A9578" w:rsidR="00C61DC5" w:rsidRPr="00EF770C" w:rsidRDefault="0018729F" w:rsidP="003113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468CA">
              <w:rPr>
                <w:rFonts w:ascii="Corbel" w:hAnsi="Corbel"/>
                <w:sz w:val="24"/>
                <w:szCs w:val="24"/>
              </w:rPr>
              <w:t>1</w:t>
            </w:r>
            <w:r w:rsidR="00424912">
              <w:rPr>
                <w:rFonts w:ascii="Corbel" w:hAnsi="Corbel"/>
                <w:sz w:val="24"/>
                <w:szCs w:val="24"/>
              </w:rPr>
              <w:t>2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F45308">
              <w:rPr>
                <w:rFonts w:ascii="Corbel" w:hAnsi="Corbel"/>
                <w:sz w:val="24"/>
                <w:szCs w:val="24"/>
              </w:rPr>
              <w:t>17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F45308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</w:p>
        </w:tc>
      </w:tr>
      <w:tr w:rsidR="0085747A" w:rsidRPr="00EF770C" w14:paraId="5DDA75E1" w14:textId="77777777" w:rsidTr="00923D7D">
        <w:tc>
          <w:tcPr>
            <w:tcW w:w="4962" w:type="dxa"/>
          </w:tcPr>
          <w:p w14:paraId="4E9007A9" w14:textId="77777777" w:rsidR="0085747A" w:rsidRPr="00EF770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82AAAD" w14:textId="77777777" w:rsidR="0085747A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EF770C" w14:paraId="1378C425" w14:textId="77777777" w:rsidTr="00923D7D">
        <w:tc>
          <w:tcPr>
            <w:tcW w:w="4962" w:type="dxa"/>
          </w:tcPr>
          <w:p w14:paraId="20E91A13" w14:textId="77777777" w:rsidR="0085747A" w:rsidRPr="00EF770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99FC82" w14:textId="77777777" w:rsidR="0085747A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B098CC5" w14:textId="77777777" w:rsidR="0085747A" w:rsidRPr="00EF770C" w:rsidRDefault="00923D7D" w:rsidP="00555C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F770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770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6A266D" w14:textId="77777777" w:rsidR="003E1941" w:rsidRPr="00EF770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50FAA9" w14:textId="77777777" w:rsidR="0085747A" w:rsidRPr="00EF770C" w:rsidRDefault="0071620A" w:rsidP="003113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6. </w:t>
      </w:r>
      <w:r w:rsidR="0085747A" w:rsidRPr="00EF770C">
        <w:rPr>
          <w:rFonts w:ascii="Corbel" w:hAnsi="Corbel"/>
          <w:smallCaps w:val="0"/>
          <w:szCs w:val="24"/>
        </w:rPr>
        <w:t>PRAKTYKI ZAWO</w:t>
      </w:r>
      <w:r w:rsidR="009D3F3B" w:rsidRPr="00EF770C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EF770C" w14:paraId="2E0CF73B" w14:textId="77777777" w:rsidTr="006611F0">
        <w:trPr>
          <w:trHeight w:val="397"/>
        </w:trPr>
        <w:tc>
          <w:tcPr>
            <w:tcW w:w="4111" w:type="dxa"/>
          </w:tcPr>
          <w:p w14:paraId="6CAD2824" w14:textId="77777777" w:rsidR="0085747A" w:rsidRPr="00EF7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49E9EBEE" w14:textId="77777777" w:rsidR="0085747A" w:rsidRPr="00EF770C" w:rsidRDefault="003113DF" w:rsidP="003113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F770C" w14:paraId="2FC42A0B" w14:textId="77777777" w:rsidTr="006611F0">
        <w:trPr>
          <w:trHeight w:val="397"/>
        </w:trPr>
        <w:tc>
          <w:tcPr>
            <w:tcW w:w="4111" w:type="dxa"/>
          </w:tcPr>
          <w:p w14:paraId="4275703E" w14:textId="77777777" w:rsidR="0085747A" w:rsidRPr="00EF7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2E5FE440" w14:textId="77777777" w:rsidR="0085747A" w:rsidRPr="00EF770C" w:rsidRDefault="003113DF" w:rsidP="003113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8DA3B8" w14:textId="77777777" w:rsidR="003E1941" w:rsidRPr="00EF770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CE7467" w14:textId="77777777" w:rsidR="00675843" w:rsidRPr="00EF770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7. </w:t>
      </w:r>
      <w:r w:rsidR="0085747A" w:rsidRPr="00EF770C">
        <w:rPr>
          <w:rFonts w:ascii="Corbel" w:hAnsi="Corbel"/>
          <w:smallCaps w:val="0"/>
          <w:szCs w:val="24"/>
        </w:rPr>
        <w:t>LITERATURA</w:t>
      </w:r>
      <w:r w:rsidRPr="00EF770C">
        <w:rPr>
          <w:rFonts w:ascii="Corbel" w:hAnsi="Corbel"/>
          <w:smallCaps w:val="0"/>
          <w:szCs w:val="24"/>
        </w:rPr>
        <w:t xml:space="preserve"> </w:t>
      </w:r>
    </w:p>
    <w:p w14:paraId="7A5473D9" w14:textId="77777777" w:rsidR="00555CDF" w:rsidRPr="00EF770C" w:rsidRDefault="00555CD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65A47" w:rsidRPr="00EF770C" w14:paraId="0C62F319" w14:textId="77777777" w:rsidTr="008C471B">
        <w:trPr>
          <w:trHeight w:val="841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7638" w14:textId="2775401E" w:rsidR="008A5628" w:rsidRPr="008C471B" w:rsidRDefault="00465A47" w:rsidP="003113DF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1.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Barłóg K.,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Kensy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E., Mach A., Rorat M.,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ZaborniakSobczak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Wczesne wspomaganie rozwoju i edukacja dzieci zagrożonych niepełnosprawnością i niepełnosprawnych w wieku przedszkolnym.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Rzeszów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2011</w:t>
            </w:r>
            <w:r w:rsidR="00CC00BA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.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2.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Cieszyńska J.,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Korendo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Wczesna interwencja terapeutyczna. Stymulacja rozwoju dziecka od noworodka do 6 roku życia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Kraków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2008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76D63F79" w14:textId="77777777" w:rsidR="00F17AFC" w:rsidRPr="00EF770C" w:rsidRDefault="008A5628" w:rsidP="003113DF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3.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Cytowska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Winczura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B., Stawarski A.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Dzieci chore, niepełnosprawne i z utrudnieniami w rozwoju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Kraków 2008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="00465A47"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4.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Gruszczyk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Kolczyńska E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="00465A47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Dzieci ze specyficznymi trudnościami w uczeniu się matematyki. Przyczyny, diagnoza, zajęcia korekcyjno-wyrównawcze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Warszawa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1992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144DEBFD" w14:textId="77777777" w:rsidR="00465A47" w:rsidRPr="00EF770C" w:rsidRDefault="00F17AFC" w:rsidP="00F17AFC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 xml:space="preserve">5. </w:t>
            </w:r>
            <w:proofErr w:type="spellStart"/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Klaczak</w:t>
            </w:r>
            <w:proofErr w:type="spellEnd"/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M., Majewicz P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(red.): </w:t>
            </w:r>
            <w:r w:rsidR="00465A47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Diagnoza i rewalidacja indywidualna dziecka ze specjalnymi potrzebami edukacyjnymi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Kraków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2006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465A47" w:rsidRPr="00EF770C" w14:paraId="76A38329" w14:textId="77777777" w:rsidTr="003113DF">
        <w:trPr>
          <w:trHeight w:val="49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C3AC" w14:textId="77777777" w:rsidR="00465A47" w:rsidRPr="00EF770C" w:rsidRDefault="00465A47" w:rsidP="003113DF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lastRenderedPageBreak/>
              <w:t>Literatura uzupełniająca: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1. </w:t>
            </w:r>
            <w:proofErr w:type="spellStart"/>
            <w:r w:rsidR="008A5628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Głodkowska</w:t>
            </w:r>
            <w:proofErr w:type="spellEnd"/>
            <w:r w:rsidR="008A5628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J</w:t>
            </w:r>
            <w:r w:rsidR="008A5628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="008A5628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Poznanie ucznia szkoły specjaln</w:t>
            </w:r>
            <w:r w:rsidR="008A5628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ej. Warszawa 1999.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2.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Gruszczyk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Kolczyńska E., Dobosz K., Zielińska E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Jak nauczyć dzieci sztuki konstruowania gier? Edukacja matematyczna dzieci w domu, przedszkolu, klasie zerowej i poradniach.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Warszawa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1996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3.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Jakoniuk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Diallo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A., Kubiak H.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 co pytają rodzice dzieci</w:t>
            </w:r>
            <w:r w:rsidR="00F17AFC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z niepełnosprawnością?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Warszawa 2010.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4.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Majewicz P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.,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Mikrut A.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Aktywizacja ucznia z niepełnosprawnością</w:t>
            </w:r>
            <w:r w:rsidR="00F17AFC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 różnych obszarach jego edukacji.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Kraków 2012.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Mihilewicz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S.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z trudnościami w rozwoju.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Kraków 2005.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6.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Rewalidacja. Czasopismo dla nauczycieli i terapeutów.</w:t>
            </w:r>
            <w:r w:rsidR="00F17AFC"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Zeszyty Problemowe Centrum Metodycznego Pomocy</w:t>
            </w:r>
            <w:r w:rsidR="00F17AFC"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Psychologiczno-Pedago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gicznej.</w:t>
            </w:r>
          </w:p>
        </w:tc>
      </w:tr>
    </w:tbl>
    <w:p w14:paraId="79EBA863" w14:textId="77777777" w:rsidR="0085747A" w:rsidRPr="00EF770C" w:rsidRDefault="0085747A" w:rsidP="003113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A7DEC4" w14:textId="77777777" w:rsidR="00465A47" w:rsidRPr="00EF770C" w:rsidRDefault="0085747A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319E856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F2EAA2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2015F5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F707F6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9256F" w14:textId="77777777" w:rsidR="006611F0" w:rsidRPr="00EF770C" w:rsidRDefault="006611F0" w:rsidP="006611F0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sectPr w:rsidR="006611F0" w:rsidRPr="00EF770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7FFDC" w14:textId="77777777" w:rsidR="00321182" w:rsidRDefault="00321182" w:rsidP="00C16ABF">
      <w:pPr>
        <w:spacing w:after="0" w:line="240" w:lineRule="auto"/>
      </w:pPr>
      <w:r>
        <w:separator/>
      </w:r>
    </w:p>
  </w:endnote>
  <w:endnote w:type="continuationSeparator" w:id="0">
    <w:p w14:paraId="6220FEFE" w14:textId="77777777" w:rsidR="00321182" w:rsidRDefault="003211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-Oblique">
    <w:altName w:val="Cambria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8789" w14:textId="77777777" w:rsidR="00321182" w:rsidRDefault="00321182" w:rsidP="00C16ABF">
      <w:pPr>
        <w:spacing w:after="0" w:line="240" w:lineRule="auto"/>
      </w:pPr>
      <w:r>
        <w:separator/>
      </w:r>
    </w:p>
  </w:footnote>
  <w:footnote w:type="continuationSeparator" w:id="0">
    <w:p w14:paraId="0F9FBB14" w14:textId="77777777" w:rsidR="00321182" w:rsidRDefault="00321182" w:rsidP="00C16ABF">
      <w:pPr>
        <w:spacing w:after="0" w:line="240" w:lineRule="auto"/>
      </w:pPr>
      <w:r>
        <w:continuationSeparator/>
      </w:r>
    </w:p>
  </w:footnote>
  <w:footnote w:id="1">
    <w:p w14:paraId="25AA50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1016B"/>
    <w:multiLevelType w:val="hybridMultilevel"/>
    <w:tmpl w:val="1860A004"/>
    <w:lvl w:ilvl="0" w:tplc="050C209A">
      <w:start w:val="1"/>
      <w:numFmt w:val="decimal"/>
      <w:lvlText w:val="%1."/>
      <w:lvlJc w:val="left"/>
      <w:pPr>
        <w:ind w:left="720" w:hanging="360"/>
      </w:pPr>
      <w:rPr>
        <w:rFonts w:ascii="DejaVuSans" w:hAnsi="DejaVuSans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34E"/>
    <w:multiLevelType w:val="hybridMultilevel"/>
    <w:tmpl w:val="29FE6826"/>
    <w:lvl w:ilvl="0" w:tplc="174E7C72">
      <w:start w:val="1"/>
      <w:numFmt w:val="decimal"/>
      <w:lvlText w:val="%1."/>
      <w:lvlJc w:val="left"/>
      <w:pPr>
        <w:ind w:left="1304" w:hanging="360"/>
        <w:jc w:val="left"/>
      </w:pPr>
      <w:rPr>
        <w:rFonts w:ascii="Calibri" w:eastAsia="Calibri" w:hAnsi="Calibri" w:cs="Times New Roman"/>
        <w:color w:val="333333"/>
        <w:spacing w:val="-1"/>
        <w:w w:val="112"/>
        <w:sz w:val="22"/>
        <w:szCs w:val="22"/>
        <w:lang w:val="pl-PL" w:eastAsia="pl-PL" w:bidi="pl-PL"/>
      </w:rPr>
    </w:lvl>
    <w:lvl w:ilvl="1" w:tplc="887EA90C">
      <w:numFmt w:val="bullet"/>
      <w:lvlText w:val="•"/>
      <w:lvlJc w:val="left"/>
      <w:pPr>
        <w:ind w:left="2174" w:hanging="360"/>
      </w:pPr>
      <w:rPr>
        <w:rFonts w:hint="default"/>
        <w:lang w:val="pl-PL" w:eastAsia="pl-PL" w:bidi="pl-PL"/>
      </w:rPr>
    </w:lvl>
    <w:lvl w:ilvl="2" w:tplc="DAA6C714">
      <w:numFmt w:val="bullet"/>
      <w:lvlText w:val="•"/>
      <w:lvlJc w:val="left"/>
      <w:pPr>
        <w:ind w:left="3049" w:hanging="360"/>
      </w:pPr>
      <w:rPr>
        <w:rFonts w:hint="default"/>
        <w:lang w:val="pl-PL" w:eastAsia="pl-PL" w:bidi="pl-PL"/>
      </w:rPr>
    </w:lvl>
    <w:lvl w:ilvl="3" w:tplc="EEB402E8">
      <w:numFmt w:val="bullet"/>
      <w:lvlText w:val="•"/>
      <w:lvlJc w:val="left"/>
      <w:pPr>
        <w:ind w:left="3923" w:hanging="360"/>
      </w:pPr>
      <w:rPr>
        <w:rFonts w:hint="default"/>
        <w:lang w:val="pl-PL" w:eastAsia="pl-PL" w:bidi="pl-PL"/>
      </w:rPr>
    </w:lvl>
    <w:lvl w:ilvl="4" w:tplc="F02ECAB6">
      <w:numFmt w:val="bullet"/>
      <w:lvlText w:val="•"/>
      <w:lvlJc w:val="left"/>
      <w:pPr>
        <w:ind w:left="4798" w:hanging="360"/>
      </w:pPr>
      <w:rPr>
        <w:rFonts w:hint="default"/>
        <w:lang w:val="pl-PL" w:eastAsia="pl-PL" w:bidi="pl-PL"/>
      </w:rPr>
    </w:lvl>
    <w:lvl w:ilvl="5" w:tplc="2872EDE2">
      <w:numFmt w:val="bullet"/>
      <w:lvlText w:val="•"/>
      <w:lvlJc w:val="left"/>
      <w:pPr>
        <w:ind w:left="5672" w:hanging="360"/>
      </w:pPr>
      <w:rPr>
        <w:rFonts w:hint="default"/>
        <w:lang w:val="pl-PL" w:eastAsia="pl-PL" w:bidi="pl-PL"/>
      </w:rPr>
    </w:lvl>
    <w:lvl w:ilvl="6" w:tplc="BA3645DE">
      <w:numFmt w:val="bullet"/>
      <w:lvlText w:val="•"/>
      <w:lvlJc w:val="left"/>
      <w:pPr>
        <w:ind w:left="6547" w:hanging="360"/>
      </w:pPr>
      <w:rPr>
        <w:rFonts w:hint="default"/>
        <w:lang w:val="pl-PL" w:eastAsia="pl-PL" w:bidi="pl-PL"/>
      </w:rPr>
    </w:lvl>
    <w:lvl w:ilvl="7" w:tplc="DE46AF44">
      <w:numFmt w:val="bullet"/>
      <w:lvlText w:val="•"/>
      <w:lvlJc w:val="left"/>
      <w:pPr>
        <w:ind w:left="7421" w:hanging="360"/>
      </w:pPr>
      <w:rPr>
        <w:rFonts w:hint="default"/>
        <w:lang w:val="pl-PL" w:eastAsia="pl-PL" w:bidi="pl-PL"/>
      </w:rPr>
    </w:lvl>
    <w:lvl w:ilvl="8" w:tplc="62F49488">
      <w:numFmt w:val="bullet"/>
      <w:lvlText w:val="•"/>
      <w:lvlJc w:val="left"/>
      <w:pPr>
        <w:ind w:left="8296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47152FEB"/>
    <w:multiLevelType w:val="hybridMultilevel"/>
    <w:tmpl w:val="FE78D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646"/>
    <w:multiLevelType w:val="hybridMultilevel"/>
    <w:tmpl w:val="C9E4BC5E"/>
    <w:lvl w:ilvl="0" w:tplc="90744588">
      <w:start w:val="1"/>
      <w:numFmt w:val="decimal"/>
      <w:lvlText w:val="%1."/>
      <w:lvlJc w:val="left"/>
      <w:pPr>
        <w:ind w:left="720" w:hanging="360"/>
      </w:pPr>
      <w:rPr>
        <w:rFonts w:ascii="DejaVuSans" w:hAnsi="DejaVuSans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163BF"/>
    <w:multiLevelType w:val="hybridMultilevel"/>
    <w:tmpl w:val="AE6CD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B17D5"/>
    <w:multiLevelType w:val="hybridMultilevel"/>
    <w:tmpl w:val="08E0B3D4"/>
    <w:lvl w:ilvl="0" w:tplc="804E8E50">
      <w:start w:val="1"/>
      <w:numFmt w:val="decimal"/>
      <w:lvlText w:val="%1."/>
      <w:lvlJc w:val="left"/>
      <w:pPr>
        <w:ind w:left="1304" w:hanging="480"/>
        <w:jc w:val="left"/>
      </w:pPr>
      <w:rPr>
        <w:rFonts w:ascii="Gill Sans MT" w:eastAsia="Gill Sans MT" w:hAnsi="Gill Sans MT" w:cs="Gill Sans MT" w:hint="default"/>
        <w:b/>
        <w:bCs/>
        <w:color w:val="333333"/>
        <w:w w:val="126"/>
        <w:sz w:val="22"/>
        <w:szCs w:val="22"/>
        <w:lang w:val="pl-PL" w:eastAsia="pl-PL" w:bidi="pl-PL"/>
      </w:rPr>
    </w:lvl>
    <w:lvl w:ilvl="1" w:tplc="FE0CD3EE">
      <w:numFmt w:val="bullet"/>
      <w:lvlText w:val="•"/>
      <w:lvlJc w:val="left"/>
      <w:pPr>
        <w:ind w:left="1440" w:hanging="480"/>
      </w:pPr>
      <w:rPr>
        <w:rFonts w:hint="default"/>
        <w:lang w:val="pl-PL" w:eastAsia="pl-PL" w:bidi="pl-PL"/>
      </w:rPr>
    </w:lvl>
    <w:lvl w:ilvl="2" w:tplc="E49E3820">
      <w:numFmt w:val="bullet"/>
      <w:lvlText w:val="•"/>
      <w:lvlJc w:val="left"/>
      <w:pPr>
        <w:ind w:left="2396" w:hanging="480"/>
      </w:pPr>
      <w:rPr>
        <w:rFonts w:hint="default"/>
        <w:lang w:val="pl-PL" w:eastAsia="pl-PL" w:bidi="pl-PL"/>
      </w:rPr>
    </w:lvl>
    <w:lvl w:ilvl="3" w:tplc="9DEE5648">
      <w:numFmt w:val="bullet"/>
      <w:lvlText w:val="•"/>
      <w:lvlJc w:val="left"/>
      <w:pPr>
        <w:ind w:left="3352" w:hanging="480"/>
      </w:pPr>
      <w:rPr>
        <w:rFonts w:hint="default"/>
        <w:lang w:val="pl-PL" w:eastAsia="pl-PL" w:bidi="pl-PL"/>
      </w:rPr>
    </w:lvl>
    <w:lvl w:ilvl="4" w:tplc="9C76EA8E">
      <w:numFmt w:val="bullet"/>
      <w:lvlText w:val="•"/>
      <w:lvlJc w:val="left"/>
      <w:pPr>
        <w:ind w:left="4308" w:hanging="480"/>
      </w:pPr>
      <w:rPr>
        <w:rFonts w:hint="default"/>
        <w:lang w:val="pl-PL" w:eastAsia="pl-PL" w:bidi="pl-PL"/>
      </w:rPr>
    </w:lvl>
    <w:lvl w:ilvl="5" w:tplc="E31A19CE">
      <w:numFmt w:val="bullet"/>
      <w:lvlText w:val="•"/>
      <w:lvlJc w:val="left"/>
      <w:pPr>
        <w:ind w:left="5264" w:hanging="480"/>
      </w:pPr>
      <w:rPr>
        <w:rFonts w:hint="default"/>
        <w:lang w:val="pl-PL" w:eastAsia="pl-PL" w:bidi="pl-PL"/>
      </w:rPr>
    </w:lvl>
    <w:lvl w:ilvl="6" w:tplc="65C6E830">
      <w:numFmt w:val="bullet"/>
      <w:lvlText w:val="•"/>
      <w:lvlJc w:val="left"/>
      <w:pPr>
        <w:ind w:left="6220" w:hanging="480"/>
      </w:pPr>
      <w:rPr>
        <w:rFonts w:hint="default"/>
        <w:lang w:val="pl-PL" w:eastAsia="pl-PL" w:bidi="pl-PL"/>
      </w:rPr>
    </w:lvl>
    <w:lvl w:ilvl="7" w:tplc="398E487C">
      <w:numFmt w:val="bullet"/>
      <w:lvlText w:val="•"/>
      <w:lvlJc w:val="left"/>
      <w:pPr>
        <w:ind w:left="7177" w:hanging="480"/>
      </w:pPr>
      <w:rPr>
        <w:rFonts w:hint="default"/>
        <w:lang w:val="pl-PL" w:eastAsia="pl-PL" w:bidi="pl-PL"/>
      </w:rPr>
    </w:lvl>
    <w:lvl w:ilvl="8" w:tplc="3B3866A0">
      <w:numFmt w:val="bullet"/>
      <w:lvlText w:val="•"/>
      <w:lvlJc w:val="left"/>
      <w:pPr>
        <w:ind w:left="8133" w:hanging="480"/>
      </w:pPr>
      <w:rPr>
        <w:rFonts w:hint="default"/>
        <w:lang w:val="pl-PL" w:eastAsia="pl-PL" w:bidi="pl-PL"/>
      </w:rPr>
    </w:lvl>
  </w:abstractNum>
  <w:num w:numId="1" w16cid:durableId="714699014">
    <w:abstractNumId w:val="1"/>
  </w:num>
  <w:num w:numId="2" w16cid:durableId="474570414">
    <w:abstractNumId w:val="2"/>
  </w:num>
  <w:num w:numId="3" w16cid:durableId="1687436788">
    <w:abstractNumId w:val="5"/>
  </w:num>
  <w:num w:numId="4" w16cid:durableId="250624649">
    <w:abstractNumId w:val="3"/>
  </w:num>
  <w:num w:numId="5" w16cid:durableId="313148310">
    <w:abstractNumId w:val="7"/>
  </w:num>
  <w:num w:numId="6" w16cid:durableId="1597863459">
    <w:abstractNumId w:val="6"/>
  </w:num>
  <w:num w:numId="7" w16cid:durableId="989752566">
    <w:abstractNumId w:val="4"/>
  </w:num>
  <w:num w:numId="8" w16cid:durableId="21378667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9BF"/>
    <w:rsid w:val="000048FD"/>
    <w:rsid w:val="000077B4"/>
    <w:rsid w:val="00015B8F"/>
    <w:rsid w:val="00020E5D"/>
    <w:rsid w:val="00022ECE"/>
    <w:rsid w:val="00042A51"/>
    <w:rsid w:val="00042D2E"/>
    <w:rsid w:val="00044C82"/>
    <w:rsid w:val="00050FC1"/>
    <w:rsid w:val="00070ED6"/>
    <w:rsid w:val="000741C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A98"/>
    <w:rsid w:val="0014212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29F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12E5"/>
    <w:rsid w:val="002320E0"/>
    <w:rsid w:val="002336F9"/>
    <w:rsid w:val="0024028F"/>
    <w:rsid w:val="00244ABC"/>
    <w:rsid w:val="00265FDA"/>
    <w:rsid w:val="00271C61"/>
    <w:rsid w:val="00273DE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50B"/>
    <w:rsid w:val="002D3375"/>
    <w:rsid w:val="002D73D4"/>
    <w:rsid w:val="002F02A3"/>
    <w:rsid w:val="002F4ABE"/>
    <w:rsid w:val="0030058E"/>
    <w:rsid w:val="003018BA"/>
    <w:rsid w:val="0030395F"/>
    <w:rsid w:val="00305C92"/>
    <w:rsid w:val="003113DF"/>
    <w:rsid w:val="003151C5"/>
    <w:rsid w:val="00321182"/>
    <w:rsid w:val="003343CF"/>
    <w:rsid w:val="0034499A"/>
    <w:rsid w:val="003468CA"/>
    <w:rsid w:val="00346FE9"/>
    <w:rsid w:val="0034759A"/>
    <w:rsid w:val="003503F6"/>
    <w:rsid w:val="003530DD"/>
    <w:rsid w:val="00363F78"/>
    <w:rsid w:val="0037584A"/>
    <w:rsid w:val="003775F1"/>
    <w:rsid w:val="003A0A5B"/>
    <w:rsid w:val="003A1176"/>
    <w:rsid w:val="003B2705"/>
    <w:rsid w:val="003C0BAE"/>
    <w:rsid w:val="003D18A9"/>
    <w:rsid w:val="003D6CE2"/>
    <w:rsid w:val="003E1941"/>
    <w:rsid w:val="003E2FE6"/>
    <w:rsid w:val="003E49D5"/>
    <w:rsid w:val="003F205D"/>
    <w:rsid w:val="003F38C0"/>
    <w:rsid w:val="00411338"/>
    <w:rsid w:val="00414E3C"/>
    <w:rsid w:val="0042244A"/>
    <w:rsid w:val="00424912"/>
    <w:rsid w:val="0042745A"/>
    <w:rsid w:val="00431D5C"/>
    <w:rsid w:val="004362C6"/>
    <w:rsid w:val="00437FA2"/>
    <w:rsid w:val="00445970"/>
    <w:rsid w:val="00451BED"/>
    <w:rsid w:val="00461EFC"/>
    <w:rsid w:val="004652C2"/>
    <w:rsid w:val="00465A47"/>
    <w:rsid w:val="004706D1"/>
    <w:rsid w:val="00471326"/>
    <w:rsid w:val="00475960"/>
    <w:rsid w:val="0047598D"/>
    <w:rsid w:val="004840FD"/>
    <w:rsid w:val="00490F7D"/>
    <w:rsid w:val="00491678"/>
    <w:rsid w:val="004968E2"/>
    <w:rsid w:val="004A3EEA"/>
    <w:rsid w:val="004A4D1F"/>
    <w:rsid w:val="004C77A4"/>
    <w:rsid w:val="004D19F0"/>
    <w:rsid w:val="004D5282"/>
    <w:rsid w:val="004F1551"/>
    <w:rsid w:val="004F2537"/>
    <w:rsid w:val="004F3A6E"/>
    <w:rsid w:val="004F55A3"/>
    <w:rsid w:val="0050496F"/>
    <w:rsid w:val="00511146"/>
    <w:rsid w:val="00513B6F"/>
    <w:rsid w:val="00517C63"/>
    <w:rsid w:val="005363C4"/>
    <w:rsid w:val="00536BDE"/>
    <w:rsid w:val="00543ACC"/>
    <w:rsid w:val="00555CDF"/>
    <w:rsid w:val="0056696D"/>
    <w:rsid w:val="00581425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59BC"/>
    <w:rsid w:val="00627FC9"/>
    <w:rsid w:val="00647FA8"/>
    <w:rsid w:val="00650C5F"/>
    <w:rsid w:val="00654934"/>
    <w:rsid w:val="006611F0"/>
    <w:rsid w:val="006620D9"/>
    <w:rsid w:val="006645A1"/>
    <w:rsid w:val="00671958"/>
    <w:rsid w:val="00675843"/>
    <w:rsid w:val="006924A8"/>
    <w:rsid w:val="00696477"/>
    <w:rsid w:val="006969BC"/>
    <w:rsid w:val="006D050F"/>
    <w:rsid w:val="006D6139"/>
    <w:rsid w:val="006E4E3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5C4"/>
    <w:rsid w:val="0074071F"/>
    <w:rsid w:val="00745302"/>
    <w:rsid w:val="007461D6"/>
    <w:rsid w:val="00746EC8"/>
    <w:rsid w:val="00755DBE"/>
    <w:rsid w:val="00763BF1"/>
    <w:rsid w:val="00766FD4"/>
    <w:rsid w:val="0078166D"/>
    <w:rsid w:val="0078168C"/>
    <w:rsid w:val="00787C2A"/>
    <w:rsid w:val="00790E27"/>
    <w:rsid w:val="007A265C"/>
    <w:rsid w:val="007A4022"/>
    <w:rsid w:val="007A6E6E"/>
    <w:rsid w:val="007B0D9C"/>
    <w:rsid w:val="007B7FDF"/>
    <w:rsid w:val="007C3299"/>
    <w:rsid w:val="007C3BCC"/>
    <w:rsid w:val="007C4546"/>
    <w:rsid w:val="007C7C63"/>
    <w:rsid w:val="007D6E56"/>
    <w:rsid w:val="007F4155"/>
    <w:rsid w:val="0081554D"/>
    <w:rsid w:val="0081707E"/>
    <w:rsid w:val="008445CE"/>
    <w:rsid w:val="008449B3"/>
    <w:rsid w:val="008552A2"/>
    <w:rsid w:val="0085747A"/>
    <w:rsid w:val="00877AE9"/>
    <w:rsid w:val="00884922"/>
    <w:rsid w:val="00885F64"/>
    <w:rsid w:val="008917F9"/>
    <w:rsid w:val="008A45F7"/>
    <w:rsid w:val="008A5628"/>
    <w:rsid w:val="008A6CFE"/>
    <w:rsid w:val="008C0CC0"/>
    <w:rsid w:val="008C19A9"/>
    <w:rsid w:val="008C379D"/>
    <w:rsid w:val="008C471B"/>
    <w:rsid w:val="008C5147"/>
    <w:rsid w:val="008C5359"/>
    <w:rsid w:val="008C5363"/>
    <w:rsid w:val="008D3DFB"/>
    <w:rsid w:val="008E64F4"/>
    <w:rsid w:val="008F12C9"/>
    <w:rsid w:val="008F6E29"/>
    <w:rsid w:val="00902D96"/>
    <w:rsid w:val="00916188"/>
    <w:rsid w:val="00923D7D"/>
    <w:rsid w:val="009508DF"/>
    <w:rsid w:val="00950DAC"/>
    <w:rsid w:val="00954A07"/>
    <w:rsid w:val="00962F34"/>
    <w:rsid w:val="009667D0"/>
    <w:rsid w:val="0097728B"/>
    <w:rsid w:val="00996A5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7D4"/>
    <w:rsid w:val="00A53FA5"/>
    <w:rsid w:val="00A54817"/>
    <w:rsid w:val="00A601C8"/>
    <w:rsid w:val="00A60799"/>
    <w:rsid w:val="00A83885"/>
    <w:rsid w:val="00A84C85"/>
    <w:rsid w:val="00A97DE1"/>
    <w:rsid w:val="00AB053C"/>
    <w:rsid w:val="00AD1146"/>
    <w:rsid w:val="00AD12BE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DB4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035"/>
    <w:rsid w:val="00C45F72"/>
    <w:rsid w:val="00C56036"/>
    <w:rsid w:val="00C61DC5"/>
    <w:rsid w:val="00C67E92"/>
    <w:rsid w:val="00C70A26"/>
    <w:rsid w:val="00C766DF"/>
    <w:rsid w:val="00C94B98"/>
    <w:rsid w:val="00CA2B96"/>
    <w:rsid w:val="00CA5089"/>
    <w:rsid w:val="00CC00BA"/>
    <w:rsid w:val="00CD34E5"/>
    <w:rsid w:val="00CD6897"/>
    <w:rsid w:val="00CE248E"/>
    <w:rsid w:val="00CE2A19"/>
    <w:rsid w:val="00CE5624"/>
    <w:rsid w:val="00CE5BAC"/>
    <w:rsid w:val="00CF25BE"/>
    <w:rsid w:val="00CF7631"/>
    <w:rsid w:val="00CF78ED"/>
    <w:rsid w:val="00D02B25"/>
    <w:rsid w:val="00D02EBA"/>
    <w:rsid w:val="00D17C3C"/>
    <w:rsid w:val="00D26B2C"/>
    <w:rsid w:val="00D352C9"/>
    <w:rsid w:val="00D425B2"/>
    <w:rsid w:val="00D428D6"/>
    <w:rsid w:val="00D52C98"/>
    <w:rsid w:val="00D552B2"/>
    <w:rsid w:val="00D608D1"/>
    <w:rsid w:val="00D63F21"/>
    <w:rsid w:val="00D74119"/>
    <w:rsid w:val="00D8075B"/>
    <w:rsid w:val="00D8678B"/>
    <w:rsid w:val="00D94060"/>
    <w:rsid w:val="00DA2114"/>
    <w:rsid w:val="00DA2BC8"/>
    <w:rsid w:val="00DE09C0"/>
    <w:rsid w:val="00DE4A14"/>
    <w:rsid w:val="00DF320D"/>
    <w:rsid w:val="00DF71C8"/>
    <w:rsid w:val="00E129B8"/>
    <w:rsid w:val="00E14D50"/>
    <w:rsid w:val="00E21E7D"/>
    <w:rsid w:val="00E22FBC"/>
    <w:rsid w:val="00E24BF5"/>
    <w:rsid w:val="00E25338"/>
    <w:rsid w:val="00E35B52"/>
    <w:rsid w:val="00E4779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916"/>
    <w:rsid w:val="00EB7369"/>
    <w:rsid w:val="00EC4899"/>
    <w:rsid w:val="00ED03AB"/>
    <w:rsid w:val="00ED32D2"/>
    <w:rsid w:val="00EE32DE"/>
    <w:rsid w:val="00EE5457"/>
    <w:rsid w:val="00EF770C"/>
    <w:rsid w:val="00F01DF8"/>
    <w:rsid w:val="00F070AB"/>
    <w:rsid w:val="00F11D11"/>
    <w:rsid w:val="00F12AFD"/>
    <w:rsid w:val="00F17567"/>
    <w:rsid w:val="00F17AFC"/>
    <w:rsid w:val="00F27A7B"/>
    <w:rsid w:val="00F36E85"/>
    <w:rsid w:val="00F45308"/>
    <w:rsid w:val="00F526AF"/>
    <w:rsid w:val="00F53182"/>
    <w:rsid w:val="00F617C3"/>
    <w:rsid w:val="00F7066B"/>
    <w:rsid w:val="00F83B28"/>
    <w:rsid w:val="00F90F53"/>
    <w:rsid w:val="00F974DA"/>
    <w:rsid w:val="00FA32AC"/>
    <w:rsid w:val="00FA46E5"/>
    <w:rsid w:val="00FB7DBA"/>
    <w:rsid w:val="00FC1C25"/>
    <w:rsid w:val="00FC3F45"/>
    <w:rsid w:val="00FD503F"/>
    <w:rsid w:val="00FD555A"/>
    <w:rsid w:val="00FD7589"/>
    <w:rsid w:val="00FE5640"/>
    <w:rsid w:val="00FF016A"/>
    <w:rsid w:val="00FF0623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CAA9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DA2BC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A2B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A2BC8"/>
    <w:pPr>
      <w:widowControl w:val="0"/>
      <w:autoSpaceDE w:val="0"/>
      <w:autoSpaceDN w:val="0"/>
      <w:spacing w:after="0" w:line="240" w:lineRule="auto"/>
      <w:ind w:left="116"/>
    </w:pPr>
    <w:rPr>
      <w:rFonts w:ascii="Tahoma" w:eastAsia="Tahoma" w:hAnsi="Tahoma" w:cs="Tahoma"/>
      <w:lang w:eastAsia="pl-PL" w:bidi="pl-PL"/>
    </w:rPr>
  </w:style>
  <w:style w:type="character" w:customStyle="1" w:styleId="fontstyle21">
    <w:name w:val="fontstyle21"/>
    <w:basedOn w:val="Domylnaczcionkaakapitu"/>
    <w:rsid w:val="0074071F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74071F"/>
    <w:rPr>
      <w:rFonts w:ascii="DejaVuSans-Oblique" w:hAnsi="DejaVuSans-Oblique" w:hint="default"/>
      <w:b w:val="0"/>
      <w:bCs w:val="0"/>
      <w:i w:val="0"/>
      <w:iCs w:val="0"/>
      <w:color w:val="000000"/>
      <w:sz w:val="22"/>
      <w:szCs w:val="22"/>
    </w:rPr>
  </w:style>
  <w:style w:type="character" w:styleId="Odwoaniedelikatne">
    <w:name w:val="Subtle Reference"/>
    <w:basedOn w:val="Domylnaczcionkaakapitu"/>
    <w:uiPriority w:val="31"/>
    <w:qFormat/>
    <w:rsid w:val="000029BF"/>
    <w:rPr>
      <w:smallCaps/>
      <w:color w:val="C0504D" w:themeColor="accent2"/>
      <w:u w:val="single"/>
    </w:rPr>
  </w:style>
  <w:style w:type="character" w:customStyle="1" w:styleId="wrtext">
    <w:name w:val="wrtext"/>
    <w:basedOn w:val="Domylnaczcionkaakapitu"/>
    <w:rsid w:val="00265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3AEF-0854-4080-BCD8-B3E75B6D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5</Pages>
  <Words>1340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30</cp:revision>
  <cp:lastPrinted>2019-02-06T12:12:00Z</cp:lastPrinted>
  <dcterms:created xsi:type="dcterms:W3CDTF">2020-03-01T10:19:00Z</dcterms:created>
  <dcterms:modified xsi:type="dcterms:W3CDTF">2026-06-15T11:36:00Z</dcterms:modified>
</cp:coreProperties>
</file>